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8BF6BA" w14:textId="77777777" w:rsidR="003B77C9" w:rsidRPr="00E51CF0" w:rsidRDefault="003B77C9" w:rsidP="00B36082">
      <w:pPr>
        <w:tabs>
          <w:tab w:val="right" w:pos="10800"/>
        </w:tabs>
        <w:spacing w:line="240" w:lineRule="auto"/>
        <w:ind w:left="142" w:firstLine="142"/>
        <w:rPr>
          <w:rFonts w:ascii="Chu Van An" w:hAnsi="Chu Van An" w:cs="Chu Van An"/>
          <w:sz w:val="24"/>
          <w:szCs w:val="24"/>
        </w:rPr>
      </w:pPr>
      <w:bookmarkStart w:id="0" w:name="_Hlk74611566"/>
      <w:bookmarkEnd w:id="0"/>
      <w:r w:rsidRPr="00E51CF0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62CF1D" wp14:editId="6C0C5B2C">
                <wp:extent cx="6586199" cy="937597"/>
                <wp:effectExtent l="0" t="19050" r="5715" b="0"/>
                <wp:docPr id="462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86199" cy="937597"/>
                          <a:chOff x="0" y="63618"/>
                          <a:chExt cx="6399254" cy="1141189"/>
                        </a:xfrm>
                      </wpg:grpSpPr>
                      <wpg:grpSp>
                        <wpg:cNvPr id="463" name="Group 463"/>
                        <wpg:cNvGrpSpPr/>
                        <wpg:grpSpPr>
                          <a:xfrm>
                            <a:off x="0" y="63618"/>
                            <a:ext cx="1723817" cy="1141189"/>
                            <a:chOff x="0" y="63618"/>
                            <a:chExt cx="1830195" cy="1141189"/>
                          </a:xfrm>
                        </wpg:grpSpPr>
                        <wpg:grpSp>
                          <wpg:cNvPr id="464" name="Group 464"/>
                          <wpg:cNvGrpSpPr/>
                          <wpg:grpSpPr>
                            <a:xfrm>
                              <a:off x="0" y="78028"/>
                              <a:ext cx="1830195" cy="1126779"/>
                              <a:chOff x="0" y="98749"/>
                              <a:chExt cx="1830195" cy="1426001"/>
                            </a:xfrm>
                          </wpg:grpSpPr>
                          <wpg:grpSp>
                            <wpg:cNvPr id="465" name="Group 465"/>
                            <wpg:cNvGrpSpPr/>
                            <wpg:grpSpPr>
                              <a:xfrm>
                                <a:off x="0" y="98749"/>
                                <a:ext cx="1830195" cy="1426001"/>
                                <a:chOff x="0" y="98749"/>
                                <a:chExt cx="1830195" cy="1426001"/>
                              </a:xfrm>
                            </wpg:grpSpPr>
                            <wps:wsp>
                              <wps:cNvPr id="466" name="Parallelogram 466"/>
                              <wps:cNvSpPr/>
                              <wps:spPr>
                                <a:xfrm>
                                  <a:off x="0" y="308516"/>
                                  <a:ext cx="1750658" cy="907718"/>
                                </a:xfrm>
                                <a:prstGeom prst="parallelogram">
                                  <a:avLst>
                                    <a:gd name="adj" fmla="val 30841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7" name="Parallelogram 467"/>
                              <wps:cNvSpPr/>
                              <wps:spPr>
                                <a:xfrm>
                                  <a:off x="365586" y="98749"/>
                                  <a:ext cx="1262687" cy="1117825"/>
                                </a:xfrm>
                                <a:prstGeom prst="parallelogram">
                                  <a:avLst>
                                    <a:gd name="adj" fmla="val 33459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8" name="Parallelogram 468"/>
                              <wps:cNvSpPr/>
                              <wps:spPr>
                                <a:xfrm>
                                  <a:off x="141524" y="470604"/>
                                  <a:ext cx="1262687" cy="1054146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9" name="Parallelogram 469"/>
                              <wps:cNvSpPr/>
                              <wps:spPr>
                                <a:xfrm>
                                  <a:off x="350765" y="407505"/>
                                  <a:ext cx="1479430" cy="1023902"/>
                                </a:xfrm>
                                <a:prstGeom prst="parallelogram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70" name="Oval 470"/>
                            <wps:cNvSpPr/>
                            <wps:spPr>
                              <a:xfrm>
                                <a:off x="311323" y="192902"/>
                                <a:ext cx="1389138" cy="657626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71" name="TextBox 42"/>
                          <wps:cNvSpPr txBox="1"/>
                          <wps:spPr>
                            <a:xfrm>
                              <a:off x="365586" y="63618"/>
                              <a:ext cx="1423996" cy="54455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7EC321F6" w14:textId="556CCA03" w:rsidR="000107B0" w:rsidRPr="00352905" w:rsidRDefault="000107B0" w:rsidP="003B77C9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352905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Chương</w:t>
                                </w: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" w:eastAsia="Yu Gothic" w:hAnsi="Yu Gothic" w:cs="Segoe UI Symbol" w:hint="eastAsia"/>
                                    <w:color w:val="0000CC"/>
                                    <w:kern w:val="24"/>
                                    <w:sz w:val="40"/>
                                    <w:szCs w:val="40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72" name="TextBox 87"/>
                          <wps:cNvSpPr txBox="1"/>
                          <wps:spPr>
                            <a:xfrm>
                              <a:off x="378365" y="687985"/>
                              <a:ext cx="1420189" cy="44268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EFAC644" w14:textId="430D2627" w:rsidR="000107B0" w:rsidRPr="009C1E34" w:rsidRDefault="000107B0" w:rsidP="003B77C9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9C1E34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32"/>
                                    <w:szCs w:val="32"/>
                                  </w:rPr>
                                  <w:t>Hình học 11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73" name="Group 473"/>
                        <wpg:cNvGrpSpPr/>
                        <wpg:grpSpPr>
                          <a:xfrm>
                            <a:off x="1671807" y="349901"/>
                            <a:ext cx="4727447" cy="680679"/>
                            <a:chOff x="1671807" y="349901"/>
                            <a:chExt cx="4898603" cy="681670"/>
                          </a:xfrm>
                        </wpg:grpSpPr>
                        <wpg:grpSp>
                          <wpg:cNvPr id="474" name="Group 474"/>
                          <wpg:cNvGrpSpPr/>
                          <wpg:grpSpPr>
                            <a:xfrm>
                              <a:off x="1671807" y="349901"/>
                              <a:ext cx="4898603" cy="681670"/>
                              <a:chOff x="1671807" y="349901"/>
                              <a:chExt cx="4898603" cy="681670"/>
                            </a:xfrm>
                          </wpg:grpSpPr>
                          <wpg:grpSp>
                            <wpg:cNvPr id="475" name="Group 475"/>
                            <wpg:cNvGrpSpPr/>
                            <wpg:grpSpPr>
                              <a:xfrm>
                                <a:off x="1775690" y="419737"/>
                                <a:ext cx="4794720" cy="569913"/>
                                <a:chOff x="1775690" y="419737"/>
                                <a:chExt cx="4794720" cy="569913"/>
                              </a:xfrm>
                            </wpg:grpSpPr>
                            <wpg:grpSp>
                              <wpg:cNvPr id="476" name="Group 476"/>
                              <wpg:cNvGrpSpPr/>
                              <wpg:grpSpPr>
                                <a:xfrm>
                                  <a:off x="1852639" y="419737"/>
                                  <a:ext cx="4717771" cy="569913"/>
                                  <a:chOff x="1852639" y="419694"/>
                                  <a:chExt cx="4717771" cy="570334"/>
                                </a:xfrm>
                              </wpg:grpSpPr>
                              <wps:wsp>
                                <wps:cNvPr id="477" name="Rectangle: Single Corner Snipped 477"/>
                                <wps:cNvSpPr/>
                                <wps:spPr>
                                  <a:xfrm>
                                    <a:off x="1852639" y="419694"/>
                                    <a:ext cx="4717771" cy="570334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78" name="Group 478"/>
                                <wpg:cNvGrpSpPr/>
                                <wpg:grpSpPr>
                                  <a:xfrm>
                                    <a:off x="2905011" y="465461"/>
                                    <a:ext cx="3516297" cy="485775"/>
                                    <a:chOff x="2905011" y="465461"/>
                                    <a:chExt cx="3516297" cy="485775"/>
                                  </a:xfrm>
                                </wpg:grpSpPr>
                                <wpg:grpSp>
                                  <wpg:cNvPr id="479" name="Group 479"/>
                                  <wpg:cNvGrpSpPr/>
                                  <wpg:grpSpPr>
                                    <a:xfrm>
                                      <a:off x="2923087" y="504246"/>
                                      <a:ext cx="3498221" cy="397951"/>
                                      <a:chOff x="2923087" y="504246"/>
                                      <a:chExt cx="3498221" cy="397951"/>
                                    </a:xfrm>
                                  </wpg:grpSpPr>
                                  <wps:wsp>
                                    <wps:cNvPr id="480" name="Arrow: Chevron 480"/>
                                    <wps:cNvSpPr/>
                                    <wps:spPr>
                                      <a:xfrm>
                                        <a:off x="3050017" y="504246"/>
                                        <a:ext cx="3371291" cy="397951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1594E7C3" w14:textId="02BE5BA0" w:rsidR="000107B0" w:rsidRPr="00BF6249" w:rsidRDefault="000107B0" w:rsidP="003B77C9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BF6249"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HAI MẶT PHẲNG SONG SONG</w:t>
                                          </w:r>
                                        </w:p>
                                      </w:txbxContent>
                                    </wps:txbx>
                                    <wps:bodyPr rtlCol="0" anchor="ctr"/>
                                  </wps:wsp>
                                  <wps:wsp>
                                    <wps:cNvPr id="482" name="Freeform: Shape 482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86" name="Flowchart: Terminator 486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487" name="Flowchart: Direct Access Storage 487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88" name="Flowchart: Delay 488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89" name="Oval 489"/>
                          <wps:cNvSpPr/>
                          <wps:spPr>
                            <a:xfrm>
                              <a:off x="1906701" y="428140"/>
                              <a:ext cx="1057762" cy="561504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90" name="TextBox 42"/>
                          <wps:cNvSpPr txBox="1"/>
                          <wps:spPr>
                            <a:xfrm>
                              <a:off x="2037495" y="465471"/>
                              <a:ext cx="977049" cy="5453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0C8BDB24" w14:textId="4D206A0A" w:rsidR="000107B0" w:rsidRPr="00352905" w:rsidRDefault="000107B0" w:rsidP="003B77C9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352905"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34018A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>④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62CF1D" id="Group 11" o:spid="_x0000_s1026" style="width:518.6pt;height:73.85pt;mso-position-horizontal-relative:char;mso-position-vertical-relative:line" coordorigin=",636" coordsize="63992,114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">
                <v:group id="Group 463" o:spid="_x0000_s1027" style="position:absolute;top:636;width:17238;height:11412" coordorigin=",636" coordsize="18301,11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0IP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3hOl/B7JhwBuf4BAAD//wMAUEsBAi0AFAAGAAgAAAAhANvh9svuAAAAhQEAABMAAAAAAAAA&#10;AAAAAAAAAAAAAFtDb250ZW50X1R5cGVzXS54bWxQSwECLQAUAAYACAAAACEAWvQsW78AAAAVAQAA&#10;CwAAAAAAAAAAAAAAAAAfAQAAX3JlbHMvLnJlbHNQSwECLQAUAAYACAAAACEAC6dCD8YAAADcAAAA&#10;DwAAAAAAAAAAAAAAAAAHAgAAZHJzL2Rvd25yZXYueG1sUEsFBgAAAAADAAMAtwAAAPoCAAAAAA==&#10;">
                  <v:group id="Group 464" o:spid="_x0000_s1028" style="position:absolute;top:780;width:18301;height:11268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  <v:group id="Group 465" o:spid="_x0000_s1029" style="position:absolute;top:987;width:18301;height:14260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66" o:spid="_x0000_s1030" type="#_x0000_t7" style="position:absolute;top:3085;width:17506;height:9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" adj="3454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67" o:spid="_x0000_s1031" type="#_x0000_t7" style="position:absolute;left:3655;top:987;width:12627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" adj="6398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68" o:spid="_x0000_s1032" type="#_x0000_t7" style="position:absolute;left:1415;top:4706;width:12627;height:10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" adj="6582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69" o:spid="_x0000_s1033" type="#_x0000_t7" style="position:absolute;left:3507;top:4075;width:14794;height:10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" adj="0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70" o:spid="_x0000_s1034" style="position:absolute;left:3113;top:1929;width:13891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655;top:636;width:14240;height:5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7EC321F6" w14:textId="556CCA03" w:rsidR="000107B0" w:rsidRPr="00352905" w:rsidRDefault="000107B0" w:rsidP="003B77C9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</w:pPr>
                          <w:r w:rsidRPr="00352905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Chương</w:t>
                          </w: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Yu Gothic" w:eastAsia="Yu Gothic" w:hAnsi="Yu Gothic" w:cs="Segoe UI Symbol" w:hint="eastAsia"/>
                              <w:color w:val="0000CC"/>
                              <w:kern w:val="24"/>
                              <w:sz w:val="40"/>
                              <w:szCs w:val="40"/>
                            </w:rPr>
                            <w:t>➋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3783;top:6879;width:14202;height:44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vT1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3T9wk8zsQjIJd3AAAA//8DAFBLAQItABQABgAIAAAAIQDb4fbL7gAAAIUBAAATAAAAAAAAAAAA&#10;AAAAAAAAAABbQ29udGVudF9UeXBlc10ueG1sUEsBAi0AFAAGAAgAAAAhAFr0LFu/AAAAFQEAAAsA&#10;AAAAAAAAAAAAAAAAHwEAAF9yZWxzLy5yZWxzUEsBAi0AFAAGAAgAAAAhAEam9PXEAAAA3AAAAA8A&#10;AAAAAAAAAAAAAAAABwIAAGRycy9kb3ducmV2LnhtbFBLBQYAAAAAAwADALcAAAD4AgAAAAA=&#10;" filled="f" stroked="f">
                    <v:textbox>
                      <w:txbxContent>
                        <w:p w14:paraId="1EFAC644" w14:textId="430D2627" w:rsidR="000107B0" w:rsidRPr="009C1E34" w:rsidRDefault="000107B0" w:rsidP="003B77C9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32"/>
                              <w:szCs w:val="32"/>
                            </w:rPr>
                          </w:pPr>
                          <w:r w:rsidRPr="009C1E34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32"/>
                              <w:szCs w:val="32"/>
                            </w:rPr>
                            <w:t>Hình học 11</w:t>
                          </w:r>
                        </w:p>
                      </w:txbxContent>
                    </v:textbox>
                  </v:shape>
                </v:group>
                <v:group id="Group 473" o:spid="_x0000_s1037" style="position:absolute;left:16718;top:3499;width:47274;height:6806" coordorigin="16718,3499" coordsize="4898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TS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">
                  <v:group id="Group 474" o:spid="_x0000_s1038" style="position:absolute;left:16718;top:3499;width:48986;height:6816" coordorigin="16718,3499" coordsize="4898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<v:group id="Group 475" o:spid="_x0000_s1039" style="position:absolute;left:17756;top:4197;width:47948;height:5699" coordorigin="17756,4197" coordsize="47947,5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+k9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isEvg9E46A3D4AAAD//wMAUEsBAi0AFAAGAAgAAAAhANvh9svuAAAAhQEAABMAAAAAAAAA&#10;AAAAAAAAAAAAAFtDb250ZW50X1R5cGVzXS54bWxQSwECLQAUAAYACAAAACEAWvQsW78AAAAVAQAA&#10;CwAAAAAAAAAAAAAAAAAfAQAAX3JlbHMvLnJlbHNQSwECLQAUAAYACAAAACEAbtvpPcYAAADcAAAA&#10;DwAAAAAAAAAAAAAAAAAHAgAAZHJzL2Rvd25yZXYueG1sUEsFBgAAAAADAAMAtwAAAPoCAAAAAA==&#10;">
                      <v:group id="Group 476" o:spid="_x0000_s1040" style="position:absolute;left:18526;top:4197;width:47178;height:5699" coordorigin="18526,4196" coordsize="47177,5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XdK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O3BfydCUdArn4BAAD//wMAUEsBAi0AFAAGAAgAAAAhANvh9svuAAAAhQEAABMAAAAAAAAA&#10;AAAAAAAAAAAAAFtDb250ZW50X1R5cGVzXS54bWxQSwECLQAUAAYACAAAACEAWvQsW78AAAAVAQAA&#10;CwAAAAAAAAAAAAAAAAAfAQAAX3JlbHMvLnJlbHNQSwECLQAUAAYACAAAACEAngl3SsYAAADcAAAA&#10;DwAAAAAAAAAAAAAAAAAHAgAAZHJzL2Rvd25yZXYueG1sUEsFBgAAAAADAAMAtwAAAPoCAAAAAA==&#10;">
                        <v:shape id="Rectangle: Single Corner Snipped 477" o:spid="_x0000_s1041" style="position:absolute;left:18526;top:4196;width:47178;height:5704;visibility:visible;mso-wrap-style:square;v-text-anchor:middle" coordsize="4717771,570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" path="m,l4511373,r206398,206398l4717771,570334,,570334,,xe" fillcolor="#fffff7" stroked="f" strokeweight="1.25pt">
                          <v:fill r:id="rId8" o:title="" color2="#f0d5ff" type="pattern"/>
                          <v:path arrowok="t" o:connecttype="custom" o:connectlocs="0,0;4511373,0;4717771,206398;4717771,570334;0,570334;0,0" o:connectangles="0,0,0,0,0,0"/>
                        </v:shape>
                        <v:group id="Group 478" o:spid="_x0000_s1042" style="position:absolute;left:29050;top:4654;width:35163;height:4858" coordorigin="29050,4654" coordsize="3516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      <v:group id="Group 479" o:spid="_x0000_s1043" style="position:absolute;left:29230;top:5042;width:34983;height:3979" coordorigin="29230,5042" coordsize="34982,39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uM4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D+soS/M+EIyM0vAAAA//8DAFBLAQItABQABgAIAAAAIQDb4fbL7gAAAIUBAAATAAAAAAAA&#10;AAAAAAAAAAAAAABbQ29udGVudF9UeXBlc10ueG1sUEsBAi0AFAAGAAgAAAAhAFr0LFu/AAAAFQEA&#10;AAsAAAAAAAAAAAAAAAAAHwEAAF9yZWxzLy5yZWxzUEsBAi0AFAAGAAgAAAAhAO+W4zjHAAAA3AAA&#10;AA8AAAAAAAAAAAAAAAAABwIAAGRycy9kb3ducmV2LnhtbFBLBQYAAAAAAwADALcAAAD7AgAAAAA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80" o:spid="_x0000_s1044" type="#_x0000_t55" style="position:absolute;left:30500;top:5042;width:33713;height:39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" adj="21054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1594E7C3" w14:textId="02BE5BA0" w:rsidR="000107B0" w:rsidRPr="00BF6249" w:rsidRDefault="000107B0" w:rsidP="003B77C9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 w:rsidRPr="00BF6249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HAI MẶT PHẲNG SONG SONG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82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86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487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488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489" o:spid="_x0000_s1049" style="position:absolute;left:19067;top:4281;width:10577;height:56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20374;top:4654;width:9771;height:5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" filled="f" stroked="f">
                    <v:shadow on="t" color="black" opacity="20971f" offset="0,2.2pt"/>
                    <v:textbox>
                      <w:txbxContent>
                        <w:p w14:paraId="0C8BDB24" w14:textId="4D206A0A" w:rsidR="000107B0" w:rsidRPr="00352905" w:rsidRDefault="000107B0" w:rsidP="003B77C9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</w:pPr>
                          <w:r w:rsidRPr="00352905"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34018A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>④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38520C7" w14:textId="77777777" w:rsidR="003B77C9" w:rsidRPr="00E51CF0" w:rsidRDefault="003B77C9" w:rsidP="00B36082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44EB4B2" wp14:editId="2A76E02A">
                <wp:extent cx="3505200" cy="504563"/>
                <wp:effectExtent l="0" t="0" r="38100" b="2921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674"/>
                                      <a:ext cx="222757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C62A980" w14:textId="77777777" w:rsidR="000107B0" w:rsidRPr="00531501" w:rsidRDefault="000107B0" w:rsidP="003B77C9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00D80E6" w14:textId="77777777" w:rsidR="000107B0" w:rsidRDefault="000107B0" w:rsidP="003B77C9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116B286" w14:textId="77777777" w:rsidR="000107B0" w:rsidRDefault="000107B0" w:rsidP="003B77C9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4EB4B2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" adj="2102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C62A980" w14:textId="77777777" w:rsidR="000107B0" w:rsidRPr="00531501" w:rsidRDefault="000107B0" w:rsidP="003B77C9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200D80E6" w14:textId="77777777" w:rsidR="000107B0" w:rsidRDefault="000107B0" w:rsidP="003B77C9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4116B286" w14:textId="77777777" w:rsidR="000107B0" w:rsidRDefault="000107B0" w:rsidP="003B77C9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54738A7" w14:textId="77777777" w:rsidR="003B77C9" w:rsidRPr="00E51CF0" w:rsidRDefault="003B77C9" w:rsidP="00B36082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D827A62" wp14:editId="4A43A878">
                <wp:extent cx="6436622" cy="3029849"/>
                <wp:effectExtent l="0" t="0" r="21590" b="18415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2" cy="3029849"/>
                          <a:chOff x="-22234" y="-704"/>
                          <a:chExt cx="6482335" cy="3029849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20" y="4"/>
                            <a:ext cx="6460121" cy="3029141"/>
                          </a:xfrm>
                          <a:prstGeom prst="round2DiagRect">
                            <a:avLst>
                              <a:gd name="adj1" fmla="val 947"/>
                              <a:gd name="adj2" fmla="val 5573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43C5884" w14:textId="77777777" w:rsidR="000107B0" w:rsidRPr="00311AFB" w:rsidRDefault="000107B0" w:rsidP="002D27C6">
                              <w:pPr>
                                <w:spacing w:line="256" w:lineRule="auto"/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</w:pPr>
                              <w:r w:rsidRPr="00311AF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</w:p>
                            <w:p w14:paraId="1111909A" w14:textId="32C6177D" w:rsidR="000107B0" w:rsidRPr="009C1E34" w:rsidRDefault="0063494C" w:rsidP="002D27C6">
                              <w:pPr>
                                <w:spacing w:line="256" w:lineRule="auto"/>
                                <w:rPr>
                                  <w:rFonts w:ascii="Chu Van An" w:eastAsia="Calibri" w:hAnsi="Chu Van An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bookmarkStart w:id="1" w:name="_Hlk75662746"/>
                              <w:r>
                                <w:rPr>
                                  <w:rFonts w:ascii="Yu Mincho" w:eastAsia="Yu Mincho" w:hAnsi="Yu Mincho" w:cs="Segoe UI Symbol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sym w:font="Wingdings" w:char="F0A6"/>
                              </w:r>
                              <w:r w:rsidR="000107B0" w:rsidRPr="00311AFB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="000107B0" w:rsidRPr="009C1E34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Vị trí tương đối giữ 2 mặt phẳng </w:t>
                              </w:r>
                              <w:r w:rsidR="000107B0" w:rsidRPr="009C1E34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8"/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36B8D446">
                                  <v:shapetype id="_x0000_t75" coordsize="21600,21600" o:spt="75" o:preferrelative="t" path="m@4@5l@4@11@9@11@9@5xe" filled="f" stroked="f">
                                    <v:stroke joinstyle="miter"/>
                                    <v:formulas>
                                      <v:f eqn="if lineDrawn pixelLineWidth 0"/>
                                      <v:f eqn="sum @0 1 0"/>
                                      <v:f eqn="sum 0 0 @1"/>
                                      <v:f eqn="prod @2 1 2"/>
                                      <v:f eqn="prod @3 21600 pixelWidth"/>
                                      <v:f eqn="prod @3 21600 pixelHeight"/>
                                      <v:f eqn="sum @0 0 1"/>
                                      <v:f eqn="prod @6 1 2"/>
                                      <v:f eqn="prod @7 21600 pixelWidth"/>
                                      <v:f eqn="sum @8 21600 0"/>
                                      <v:f eqn="prod @7 21600 pixelHeight"/>
                                      <v:f eqn="sum @10 21600 0"/>
                                    </v:formulas>
                                    <v:path o:extrusionok="f" gradientshapeok="t" o:connecttype="rect"/>
                                    <o:lock v:ext="edit" aspectratio="t"/>
                                  </v:shapetype>
                                  <v:shape id="_x0000_i1026" type="#_x0000_t75" style="width:21pt;height:16.5pt" o:ole="">
                                    <v:imagedata r:id="rId10" o:title=""/>
                                  </v:shape>
                                  <o:OLEObject Type="Embed" ProgID="Equation.DSMT4" ShapeID="_x0000_i1026" DrawAspect="Content" ObjectID="_1687849776" r:id="rId11"/>
                                </w:object>
                              </w:r>
                              <w:r w:rsidR="000107B0" w:rsidRPr="009C1E34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="000107B0" w:rsidRPr="009C1E34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8"/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63AF95EA">
                                  <v:shape id="_x0000_i1028" type="#_x0000_t75" style="width:21pt;height:16.5pt" o:ole="">
                                    <v:imagedata r:id="rId12" o:title=""/>
                                  </v:shape>
                                  <o:OLEObject Type="Embed" ProgID="Equation.DSMT4" ShapeID="_x0000_i1028" DrawAspect="Content" ObjectID="_1687849777" r:id="rId13"/>
                                </w:object>
                              </w:r>
                              <w:r w:rsidR="000107B0" w:rsidRPr="009C1E34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có 3 vị trí tương đối</w:t>
                              </w:r>
                              <w:r w:rsidR="009D6743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6F982363" w14:textId="77777777" w:rsidR="000107B0" w:rsidRPr="00311AFB" w:rsidRDefault="000107B0" w:rsidP="00BF6249">
                              <w:pPr>
                                <w:widowControl w:val="0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BACE86E" wp14:editId="4E98E4CC">
                                    <wp:extent cx="5512341" cy="952500"/>
                                    <wp:effectExtent l="0" t="0" r="0" b="0"/>
                                    <wp:docPr id="42" name="Picture 4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5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">
                                              <a:grayscl/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520169" cy="953853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A9292CA" w14:textId="77777777" w:rsidR="000107B0" w:rsidRPr="00311AFB" w:rsidRDefault="000107B0" w:rsidP="00BF6249">
                              <w:pPr>
                                <w:widowControl w:val="0"/>
                                <w:tabs>
                                  <w:tab w:val="left" w:pos="567"/>
                                  <w:tab w:val="center" w:pos="3402"/>
                                  <w:tab w:val="left" w:pos="5812"/>
                                </w:tabs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ab/>
                                <w:t xml:space="preserve">              </w:t>
                              </w:r>
                              <w:r w:rsidRPr="00311AFB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10"/>
                                  <w:sz w:val="24"/>
                                  <w:szCs w:val="24"/>
                                </w:rPr>
                                <w:object w:dxaOrig="960" w:dyaOrig="315" w14:anchorId="171902E8">
                                  <v:shape id="_x0000_i1030" type="#_x0000_t75" style="width:47.25pt;height:16.5pt" o:ole="">
                                    <v:imagedata r:id="rId15" o:title=""/>
                                  </v:shape>
                                  <o:OLEObject Type="Embed" ProgID="Equation.DSMT4" ShapeID="_x0000_i1030" DrawAspect="Content" ObjectID="_1687849778" r:id="rId16"/>
                                </w:objec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ab/>
                                <w:t xml:space="preserve">                          </w:t>
                              </w:r>
                              <w:r w:rsidRPr="00311AFB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359140E5">
                                  <v:shape id="_x0000_i1032" type="#_x0000_t75" style="width:21pt;height:16.5pt" o:ole="">
                                    <v:imagedata r:id="rId17" o:title=""/>
                                  </v:shape>
                                  <o:OLEObject Type="Embed" ProgID="Equation.DSMT4" ShapeID="_x0000_i1032" DrawAspect="Content" ObjectID="_1687849779" r:id="rId18"/>
                                </w:objec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cắt </w:t>
                              </w:r>
                              <w:r w:rsidRPr="00311AFB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20735707">
                                  <v:shape id="_x0000_i1034" type="#_x0000_t75" style="width:21pt;height:16.5pt" o:ole="">
                                    <v:imagedata r:id="rId19" o:title=""/>
                                  </v:shape>
                                  <o:OLEObject Type="Embed" ProgID="Equation.DSMT4" ShapeID="_x0000_i1034" DrawAspect="Content" ObjectID="_1687849780" r:id="rId20"/>
                                </w:objec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ab/>
                                <w:t xml:space="preserve">              </w:t>
                              </w:r>
                              <w:r w:rsidRPr="00311AFB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10"/>
                                  <w:sz w:val="24"/>
                                  <w:szCs w:val="24"/>
                                </w:rPr>
                                <w:object w:dxaOrig="975" w:dyaOrig="315" w14:anchorId="03DE661D">
                                  <v:shape id="_x0000_i1036" type="#_x0000_t75" style="width:48pt;height:16.5pt" o:ole="">
                                    <v:imagedata r:id="rId21" o:title=""/>
                                  </v:shape>
                                  <o:OLEObject Type="Embed" ProgID="Equation.DSMT4" ShapeID="_x0000_i1036" DrawAspect="Content" ObjectID="_1687849781" r:id="rId22"/>
                                </w:objec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ab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ab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ab/>
                              </w:r>
                            </w:p>
                            <w:p w14:paraId="241612BF" w14:textId="476491B6" w:rsidR="000107B0" w:rsidRPr="00311AFB" w:rsidRDefault="000107B0" w:rsidP="00BF6249">
                              <w:pPr>
                                <w:widowControl w:val="0"/>
                                <w:tabs>
                                  <w:tab w:val="left" w:pos="567"/>
                                  <w:tab w:val="center" w:pos="3402"/>
                                  <w:tab w:val="left" w:pos="5812"/>
                                </w:tabs>
                                <w:rPr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00" w:themeColor="text1"/>
                                  <w:sz w:val="24"/>
                                  <w:szCs w:val="24"/>
                                </w:rPr>
                                <w:t>Định nghĩa:</w: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Hai mặt phẳng </w:t>
                              </w:r>
                              <w:r w:rsidRPr="00311AFB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06000D5A">
                                  <v:shape id="_x0000_i1038" type="#_x0000_t75" style="width:21pt;height:16.5pt" o:ole="">
                                    <v:imagedata r:id="rId23" o:title=""/>
                                  </v:shape>
                                  <o:OLEObject Type="Embed" ProgID="Equation.DSMT4" ShapeID="_x0000_i1038" DrawAspect="Content" ObjectID="_1687849782" r:id="rId24"/>
                                </w:objec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311AFB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4B0CEC9E">
                                  <v:shape id="_x0000_i1040" type="#_x0000_t75" style="width:21pt;height:16.5pt" o:ole="">
                                    <v:imagedata r:id="rId25" o:title=""/>
                                  </v:shape>
                                  <o:OLEObject Type="Embed" ProgID="Equation.DSMT4" ShapeID="_x0000_i1040" DrawAspect="Content" ObjectID="_1687849783" r:id="rId26"/>
                                </w:objec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được gọi là song song với nhau nếu chúng không có điểm chung; </w:t>
                              </w:r>
                              <w:r w:rsidRPr="00311AFB">
                                <w:rPr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>(</w:t>
                              </w:r>
                              <w:r w:rsidRPr="00311AFB">
                                <w:rPr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sym w:font="Symbol" w:char="F061"/>
                              </w:r>
                              <w:r w:rsidRPr="00311AFB">
                                <w:rPr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>) // (</w:t>
                              </w:r>
                              <w:r w:rsidRPr="00311AFB">
                                <w:rPr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sym w:font="Symbol" w:char="F062"/>
                              </w:r>
                              <w:r w:rsidRPr="00311AFB">
                                <w:rPr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) </w:t>
                              </w:r>
                              <w:r w:rsidRPr="00311AFB">
                                <w:rPr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311AFB">
                                <w:rPr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(</w:t>
                              </w:r>
                              <w:r w:rsidRPr="00311AFB">
                                <w:rPr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sym w:font="Symbol" w:char="F061"/>
                              </w:r>
                              <w:r w:rsidRPr="00311AFB">
                                <w:rPr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>)</w:t>
                              </w:r>
                              <w:r w:rsidRPr="00311AFB">
                                <w:rPr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sym w:font="Symbol" w:char="F0C7"/>
                              </w:r>
                              <w:r w:rsidRPr="00311AFB">
                                <w:rPr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>(</w:t>
                              </w:r>
                              <w:r w:rsidRPr="00311AFB">
                                <w:rPr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sym w:font="Symbol" w:char="F062"/>
                              </w:r>
                              <w:r w:rsidRPr="00311AFB">
                                <w:rPr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) = </w:t>
                              </w:r>
                              <w:r w:rsidRPr="00311AFB">
                                <w:rPr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sym w:font="Symbol" w:char="F0C6"/>
                              </w:r>
                            </w:p>
                            <w:p w14:paraId="3D2EB901" w14:textId="05C4987F" w:rsidR="000107B0" w:rsidRPr="00311AFB" w:rsidRDefault="000107B0" w:rsidP="00311AFB">
                              <w:pPr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46"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>Chú ý:</w: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 (</w: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sym w:font="Symbol" w:char="F061"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>) // (</w: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sym w:font="Symbol" w:char="F062"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), d </w: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sym w:font="Symbol" w:char="F0CC"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(</w: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sym w:font="Symbol" w:char="F061"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) </w: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sym w:font="Symbol" w:char="F0DE"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d // </w:t>
                              </w:r>
                              <w:bookmarkEnd w:id="1"/>
                              <w:r w:rsidRPr="0003042B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Cs w:val="24"/>
                                </w:rPr>
                                <w:t>(</w:t>
                              </w:r>
                              <w:r w:rsidRPr="0003042B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Cs w:val="24"/>
                                </w:rPr>
                                <w:sym w:font="Symbol" w:char="F062"/>
                              </w:r>
                              <w:r w:rsidRPr="0003042B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Cs w:val="24"/>
                                </w:rPr>
                                <w:t>)</w:t>
                              </w:r>
                            </w:p>
                            <w:p w14:paraId="0A976DAA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56BF56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0F7495F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9C67030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CCAE7DC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1F2DB7AB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7EBDF4F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E29869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5FDF5A0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C4A9CD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5B323E4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74DCF0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24CA760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BDCC97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95E97F8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CF8DA24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22234" y="-704"/>
                            <a:ext cx="1199213" cy="304800"/>
                            <a:chOff x="-22234" y="-704"/>
                            <a:chExt cx="1199213" cy="304800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13538" y="10424"/>
                              <a:ext cx="1163441" cy="29367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22234" y="-704"/>
                              <a:ext cx="1128717" cy="266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1D550C5" w14:textId="77777777" w:rsidR="000107B0" w:rsidRDefault="000107B0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D827A62" id="Group 7" o:spid="_x0000_s1070" style="width:506.8pt;height:238.55pt;mso-position-horizontal-relative:char;mso-position-vertical-relative:line" coordorigin="-222,-7" coordsize="64823,302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">
                <v:shape id="Rectangle: Diagonal Corners Rounded 244" o:spid="_x0000_s1071" style="position:absolute;width:64601;height:30291;visibility:visible;mso-wrap-style:square;v-text-anchor:middle" coordsize="6460121,302914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" adj="-11796480,,5400" path="m28686,l6291307,v93233,,168814,75581,168814,168814l6460121,3000455v,15843,-12843,28686,-28686,28686l168814,3029141c75581,3029141,,2953560,,2860327l,28686c,12843,12843,,28686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28686,0;6291307,0;6460121,168814;6460121,3000455;6431435,3029141;168814,3029141;0,2860327;0,28686;28686,0" o:connectangles="0,0,0,0,0,0,0,0,0" textboxrect="0,0,6460121,3029141"/>
                  <v:textbox>
                    <w:txbxContent>
                      <w:p w14:paraId="743C5884" w14:textId="77777777" w:rsidR="000107B0" w:rsidRPr="00311AFB" w:rsidRDefault="000107B0" w:rsidP="002D27C6">
                        <w:pPr>
                          <w:spacing w:line="256" w:lineRule="auto"/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</w:pPr>
                        <w:r w:rsidRPr="00311AF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311AF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311AF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311AF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311AF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311AF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311AF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311AF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311AF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</w:p>
                      <w:p w14:paraId="1111909A" w14:textId="32C6177D" w:rsidR="000107B0" w:rsidRPr="009C1E34" w:rsidRDefault="0063494C" w:rsidP="002D27C6">
                        <w:pPr>
                          <w:spacing w:line="256" w:lineRule="auto"/>
                          <w:rPr>
                            <w:rFonts w:ascii="Chu Van An" w:eastAsia="Calibri" w:hAnsi="Chu Van An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bookmarkStart w:id="2" w:name="_Hlk75662746"/>
                        <w:r>
                          <w:rPr>
                            <w:rFonts w:ascii="Yu Mincho" w:eastAsia="Yu Mincho" w:hAnsi="Yu Mincho" w:cs="Segoe UI Symbol"/>
                            <w:bCs/>
                            <w:color w:val="FF0000"/>
                            <w:sz w:val="24"/>
                            <w:szCs w:val="24"/>
                          </w:rPr>
                          <w:sym w:font="Wingdings" w:char="F0A6"/>
                        </w:r>
                        <w:r w:rsidR="000107B0" w:rsidRPr="00311AFB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. </w:t>
                        </w:r>
                        <w:r w:rsidR="000107B0" w:rsidRPr="009C1E34">
                          <w:rPr>
                            <w:rFonts w:ascii="Chu Van An" w:hAnsi="Chu Van An" w:cs="Chu Van An"/>
                            <w:b/>
                            <w:i/>
                            <w:color w:val="000000" w:themeColor="text1"/>
                            <w:sz w:val="24"/>
                            <w:szCs w:val="24"/>
                          </w:rPr>
                          <w:t xml:space="preserve">Vị trí tương đối giữ 2 mặt phẳng </w:t>
                        </w:r>
                        <w:r w:rsidR="000107B0" w:rsidRPr="009C1E34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00" w:themeColor="text1"/>
                            <w:kern w:val="28"/>
                            <w:position w:val="-10"/>
                            <w:sz w:val="24"/>
                            <w:szCs w:val="24"/>
                          </w:rPr>
                          <w:object w:dxaOrig="405" w:dyaOrig="315" w14:anchorId="36B8D446">
                            <v:shape id="_x0000_i1026" type="#_x0000_t75" style="width:21pt;height:16.5pt" o:ole="">
                              <v:imagedata r:id="rId10" o:title=""/>
                            </v:shape>
                            <o:OLEObject Type="Embed" ProgID="Equation.DSMT4" ShapeID="_x0000_i1026" DrawAspect="Content" ObjectID="_1687849776" r:id="rId27"/>
                          </w:object>
                        </w:r>
                        <w:r w:rsidR="000107B0" w:rsidRPr="009C1E34">
                          <w:rPr>
                            <w:rFonts w:ascii="Chu Van An" w:hAnsi="Chu Van An" w:cs="Chu Van An"/>
                            <w:b/>
                            <w:i/>
                            <w:color w:val="000000" w:themeColor="text1"/>
                            <w:sz w:val="24"/>
                            <w:szCs w:val="24"/>
                          </w:rPr>
                          <w:t xml:space="preserve"> và </w:t>
                        </w:r>
                        <w:r w:rsidR="000107B0" w:rsidRPr="009C1E34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00" w:themeColor="text1"/>
                            <w:kern w:val="28"/>
                            <w:position w:val="-10"/>
                            <w:sz w:val="24"/>
                            <w:szCs w:val="24"/>
                          </w:rPr>
                          <w:object w:dxaOrig="405" w:dyaOrig="315" w14:anchorId="63AF95EA">
                            <v:shape id="_x0000_i1028" type="#_x0000_t75" style="width:21pt;height:16.5pt" o:ole="">
                              <v:imagedata r:id="rId12" o:title=""/>
                            </v:shape>
                            <o:OLEObject Type="Embed" ProgID="Equation.DSMT4" ShapeID="_x0000_i1028" DrawAspect="Content" ObjectID="_1687849777" r:id="rId28"/>
                          </w:object>
                        </w:r>
                        <w:r w:rsidR="000107B0" w:rsidRPr="009C1E34">
                          <w:rPr>
                            <w:rFonts w:ascii="Chu Van An" w:hAnsi="Chu Van An" w:cs="Chu Van An"/>
                            <w:b/>
                            <w:i/>
                            <w:color w:val="000000" w:themeColor="text1"/>
                            <w:sz w:val="24"/>
                            <w:szCs w:val="24"/>
                          </w:rPr>
                          <w:t xml:space="preserve"> có 3 vị trí tương đối</w:t>
                        </w:r>
                        <w:r w:rsidR="009D6743">
                          <w:rPr>
                            <w:rFonts w:ascii="Chu Van An" w:hAnsi="Chu Van An" w:cs="Chu Van An"/>
                            <w:b/>
                            <w:i/>
                            <w:color w:val="000000" w:themeColor="text1"/>
                            <w:sz w:val="24"/>
                            <w:szCs w:val="24"/>
                          </w:rPr>
                          <w:t>:</w:t>
                        </w:r>
                      </w:p>
                      <w:p w14:paraId="6F982363" w14:textId="77777777" w:rsidR="000107B0" w:rsidRPr="00311AFB" w:rsidRDefault="000107B0" w:rsidP="00BF6249">
                        <w:pPr>
                          <w:widowControl w:val="0"/>
                          <w:jc w:val="center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hAnsi="Chu Van An" w:cs="Chu Van An"/>
                            <w:noProof/>
                            <w:color w:val="000000" w:themeColor="text1"/>
                            <w:sz w:val="24"/>
                            <w:szCs w:val="24"/>
                          </w:rPr>
                          <w:drawing>
                            <wp:inline distT="0" distB="0" distL="0" distR="0" wp14:anchorId="2BACE86E" wp14:editId="4E98E4CC">
                              <wp:extent cx="5512341" cy="952500"/>
                              <wp:effectExtent l="0" t="0" r="0" b="0"/>
                              <wp:docPr id="42" name="Picture 4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5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">
                                        <a:grayscl/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520169" cy="95385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3A9292CA" w14:textId="77777777" w:rsidR="000107B0" w:rsidRPr="00311AFB" w:rsidRDefault="000107B0" w:rsidP="00BF6249">
                        <w:pPr>
                          <w:widowControl w:val="0"/>
                          <w:tabs>
                            <w:tab w:val="left" w:pos="567"/>
                            <w:tab w:val="center" w:pos="3402"/>
                            <w:tab w:val="left" w:pos="5812"/>
                          </w:tabs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ab/>
                          <w:t xml:space="preserve">              </w:t>
                        </w:r>
                        <w:r w:rsidRPr="00311AFB">
                          <w:rPr>
                            <w:rFonts w:ascii="Chu Van An" w:eastAsia="Calibri" w:hAnsi="Chu Van An" w:cs="Chu Van An"/>
                            <w:color w:val="000000" w:themeColor="text1"/>
                            <w:position w:val="-10"/>
                            <w:sz w:val="24"/>
                            <w:szCs w:val="24"/>
                          </w:rPr>
                          <w:object w:dxaOrig="960" w:dyaOrig="315" w14:anchorId="171902E8">
                            <v:shape id="_x0000_i1030" type="#_x0000_t75" style="width:47.25pt;height:16.5pt" o:ole="">
                              <v:imagedata r:id="rId15" o:title=""/>
                            </v:shape>
                            <o:OLEObject Type="Embed" ProgID="Equation.DSMT4" ShapeID="_x0000_i1030" DrawAspect="Content" ObjectID="_1687849778" r:id="rId29"/>
                          </w:object>
                        </w:r>
                        <w:r w:rsidRPr="00311AF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ab/>
                          <w:t xml:space="preserve">                          </w:t>
                        </w:r>
                        <w:r w:rsidRPr="00311AFB">
                          <w:rPr>
                            <w:rFonts w:ascii="Chu Van An" w:eastAsia="Calibri" w:hAnsi="Chu Van An" w:cs="Chu Van An"/>
                            <w:color w:val="000000" w:themeColor="text1"/>
                            <w:position w:val="-10"/>
                            <w:sz w:val="24"/>
                            <w:szCs w:val="24"/>
                          </w:rPr>
                          <w:object w:dxaOrig="405" w:dyaOrig="315" w14:anchorId="359140E5">
                            <v:shape id="_x0000_i1032" type="#_x0000_t75" style="width:21pt;height:16.5pt" o:ole="">
                              <v:imagedata r:id="rId17" o:title=""/>
                            </v:shape>
                            <o:OLEObject Type="Embed" ProgID="Equation.DSMT4" ShapeID="_x0000_i1032" DrawAspect="Content" ObjectID="_1687849779" r:id="rId30"/>
                          </w:object>
                        </w:r>
                        <w:r w:rsidRPr="00311AF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cắt </w:t>
                        </w:r>
                        <w:r w:rsidRPr="00311AFB">
                          <w:rPr>
                            <w:rFonts w:ascii="Chu Van An" w:eastAsia="Calibri" w:hAnsi="Chu Van An" w:cs="Chu Van An"/>
                            <w:color w:val="000000" w:themeColor="text1"/>
                            <w:position w:val="-10"/>
                            <w:sz w:val="24"/>
                            <w:szCs w:val="24"/>
                          </w:rPr>
                          <w:object w:dxaOrig="405" w:dyaOrig="315" w14:anchorId="20735707">
                            <v:shape id="_x0000_i1034" type="#_x0000_t75" style="width:21pt;height:16.5pt" o:ole="">
                              <v:imagedata r:id="rId19" o:title=""/>
                            </v:shape>
                            <o:OLEObject Type="Embed" ProgID="Equation.DSMT4" ShapeID="_x0000_i1034" DrawAspect="Content" ObjectID="_1687849780" r:id="rId31"/>
                          </w:object>
                        </w:r>
                        <w:r w:rsidRPr="00311AF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ab/>
                          <w:t xml:space="preserve">              </w:t>
                        </w:r>
                        <w:r w:rsidRPr="00311AFB">
                          <w:rPr>
                            <w:rFonts w:ascii="Chu Van An" w:eastAsia="Calibri" w:hAnsi="Chu Van An" w:cs="Chu Van An"/>
                            <w:color w:val="000000" w:themeColor="text1"/>
                            <w:position w:val="-10"/>
                            <w:sz w:val="24"/>
                            <w:szCs w:val="24"/>
                          </w:rPr>
                          <w:object w:dxaOrig="975" w:dyaOrig="315" w14:anchorId="03DE661D">
                            <v:shape id="_x0000_i1036" type="#_x0000_t75" style="width:48pt;height:16.5pt" o:ole="">
                              <v:imagedata r:id="rId21" o:title=""/>
                            </v:shape>
                            <o:OLEObject Type="Embed" ProgID="Equation.DSMT4" ShapeID="_x0000_i1036" DrawAspect="Content" ObjectID="_1687849781" r:id="rId32"/>
                          </w:object>
                        </w:r>
                        <w:r w:rsidRPr="00311AF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ab/>
                        </w:r>
                        <w:r w:rsidRPr="00311AF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ab/>
                        </w:r>
                        <w:r w:rsidRPr="00311AF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ab/>
                        </w:r>
                      </w:p>
                      <w:p w14:paraId="241612BF" w14:textId="476491B6" w:rsidR="000107B0" w:rsidRPr="00311AFB" w:rsidRDefault="000107B0" w:rsidP="00BF6249">
                        <w:pPr>
                          <w:widowControl w:val="0"/>
                          <w:tabs>
                            <w:tab w:val="left" w:pos="567"/>
                            <w:tab w:val="center" w:pos="3402"/>
                            <w:tab w:val="left" w:pos="5812"/>
                          </w:tabs>
                          <w:rPr>
                            <w:i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sym w:font="Wingdings" w:char="F0B2"/>
                        </w:r>
                        <w:r w:rsidRPr="00311AFB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00" w:themeColor="text1"/>
                            <w:sz w:val="24"/>
                            <w:szCs w:val="24"/>
                          </w:rPr>
                          <w:t>Định nghĩa:</w:t>
                        </w:r>
                        <w:r w:rsidRPr="00311AFB">
                          <w:rPr>
                            <w:rFonts w:ascii="Chu Van An" w:hAnsi="Chu Van An" w:cs="Chu Van An"/>
                            <w:b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r w:rsidRPr="00311AF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Hai mặt phẳng </w:t>
                        </w:r>
                        <w:r w:rsidRPr="00311AFB">
                          <w:rPr>
                            <w:rFonts w:ascii="Chu Van An" w:eastAsia="Calibri" w:hAnsi="Chu Van An" w:cs="Chu Van An"/>
                            <w:color w:val="000000" w:themeColor="text1"/>
                            <w:position w:val="-10"/>
                            <w:sz w:val="24"/>
                            <w:szCs w:val="24"/>
                          </w:rPr>
                          <w:object w:dxaOrig="405" w:dyaOrig="315" w14:anchorId="06000D5A">
                            <v:shape id="_x0000_i1038" type="#_x0000_t75" style="width:21pt;height:16.5pt" o:ole="">
                              <v:imagedata r:id="rId23" o:title=""/>
                            </v:shape>
                            <o:OLEObject Type="Embed" ProgID="Equation.DSMT4" ShapeID="_x0000_i1038" DrawAspect="Content" ObjectID="_1687849782" r:id="rId33"/>
                          </w:object>
                        </w:r>
                        <w:r w:rsidRPr="00311AF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và </w:t>
                        </w:r>
                        <w:r w:rsidRPr="00311AFB">
                          <w:rPr>
                            <w:rFonts w:ascii="Chu Van An" w:eastAsia="Calibri" w:hAnsi="Chu Van An" w:cs="Chu Van An"/>
                            <w:color w:val="000000" w:themeColor="text1"/>
                            <w:position w:val="-10"/>
                            <w:sz w:val="24"/>
                            <w:szCs w:val="24"/>
                          </w:rPr>
                          <w:object w:dxaOrig="405" w:dyaOrig="315" w14:anchorId="4B0CEC9E">
                            <v:shape id="_x0000_i1040" type="#_x0000_t75" style="width:21pt;height:16.5pt" o:ole="">
                              <v:imagedata r:id="rId25" o:title=""/>
                            </v:shape>
                            <o:OLEObject Type="Embed" ProgID="Equation.DSMT4" ShapeID="_x0000_i1040" DrawAspect="Content" ObjectID="_1687849783" r:id="rId34"/>
                          </w:object>
                        </w:r>
                        <w:r w:rsidRPr="00311AF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được gọi là song song với nhau nếu chúng không có điểm chung; </w:t>
                        </w:r>
                        <w:r w:rsidRPr="00311AFB">
                          <w:rPr>
                            <w:i/>
                            <w:color w:val="000000" w:themeColor="text1"/>
                            <w:sz w:val="24"/>
                            <w:szCs w:val="24"/>
                          </w:rPr>
                          <w:t>(</w:t>
                        </w:r>
                        <w:r w:rsidRPr="00311AFB">
                          <w:rPr>
                            <w:i/>
                            <w:color w:val="000000" w:themeColor="text1"/>
                            <w:sz w:val="24"/>
                            <w:szCs w:val="24"/>
                          </w:rPr>
                          <w:sym w:font="Symbol" w:char="F061"/>
                        </w:r>
                        <w:r w:rsidRPr="00311AFB">
                          <w:rPr>
                            <w:i/>
                            <w:color w:val="000000" w:themeColor="text1"/>
                            <w:sz w:val="24"/>
                            <w:szCs w:val="24"/>
                          </w:rPr>
                          <w:t>) // (</w:t>
                        </w:r>
                        <w:r w:rsidRPr="00311AFB">
                          <w:rPr>
                            <w:i/>
                            <w:color w:val="000000" w:themeColor="text1"/>
                            <w:sz w:val="24"/>
                            <w:szCs w:val="24"/>
                          </w:rPr>
                          <w:sym w:font="Symbol" w:char="F062"/>
                        </w:r>
                        <w:r w:rsidRPr="00311AFB">
                          <w:rPr>
                            <w:i/>
                            <w:color w:val="000000" w:themeColor="text1"/>
                            <w:sz w:val="24"/>
                            <w:szCs w:val="24"/>
                          </w:rPr>
                          <w:t xml:space="preserve">) </w:t>
                        </w:r>
                        <w:r w:rsidRPr="00311AFB">
                          <w:rPr>
                            <w:i/>
                            <w:color w:val="000000" w:themeColor="text1"/>
                            <w:sz w:val="24"/>
                            <w:szCs w:val="24"/>
                          </w:rPr>
                          <w:sym w:font="Symbol" w:char="F0DB"/>
                        </w:r>
                        <w:r w:rsidRPr="00311AFB">
                          <w:rPr>
                            <w:i/>
                            <w:color w:val="000000" w:themeColor="text1"/>
                            <w:sz w:val="24"/>
                            <w:szCs w:val="24"/>
                          </w:rPr>
                          <w:t xml:space="preserve"> (</w:t>
                        </w:r>
                        <w:r w:rsidRPr="00311AFB">
                          <w:rPr>
                            <w:i/>
                            <w:color w:val="000000" w:themeColor="text1"/>
                            <w:sz w:val="24"/>
                            <w:szCs w:val="24"/>
                          </w:rPr>
                          <w:sym w:font="Symbol" w:char="F061"/>
                        </w:r>
                        <w:r w:rsidRPr="00311AFB">
                          <w:rPr>
                            <w:i/>
                            <w:color w:val="000000" w:themeColor="text1"/>
                            <w:sz w:val="24"/>
                            <w:szCs w:val="24"/>
                          </w:rPr>
                          <w:t>)</w:t>
                        </w:r>
                        <w:r w:rsidRPr="00311AFB">
                          <w:rPr>
                            <w:i/>
                            <w:color w:val="000000" w:themeColor="text1"/>
                            <w:sz w:val="24"/>
                            <w:szCs w:val="24"/>
                          </w:rPr>
                          <w:sym w:font="Symbol" w:char="F0C7"/>
                        </w:r>
                        <w:r w:rsidRPr="00311AFB">
                          <w:rPr>
                            <w:i/>
                            <w:color w:val="000000" w:themeColor="text1"/>
                            <w:sz w:val="24"/>
                            <w:szCs w:val="24"/>
                          </w:rPr>
                          <w:t>(</w:t>
                        </w:r>
                        <w:r w:rsidRPr="00311AFB">
                          <w:rPr>
                            <w:i/>
                            <w:color w:val="000000" w:themeColor="text1"/>
                            <w:sz w:val="24"/>
                            <w:szCs w:val="24"/>
                          </w:rPr>
                          <w:sym w:font="Symbol" w:char="F062"/>
                        </w:r>
                        <w:r w:rsidRPr="00311AFB">
                          <w:rPr>
                            <w:i/>
                            <w:color w:val="000000" w:themeColor="text1"/>
                            <w:sz w:val="24"/>
                            <w:szCs w:val="24"/>
                          </w:rPr>
                          <w:t xml:space="preserve">) = </w:t>
                        </w:r>
                        <w:r w:rsidRPr="00311AFB">
                          <w:rPr>
                            <w:i/>
                            <w:color w:val="000000" w:themeColor="text1"/>
                            <w:sz w:val="24"/>
                            <w:szCs w:val="24"/>
                          </w:rPr>
                          <w:sym w:font="Symbol" w:char="F0C6"/>
                        </w:r>
                      </w:p>
                      <w:p w14:paraId="3D2EB901" w14:textId="05C4987F" w:rsidR="000107B0" w:rsidRPr="00311AFB" w:rsidRDefault="000107B0" w:rsidP="00311AFB">
                        <w:pPr>
                          <w:rPr>
                            <w:rFonts w:ascii="Chu Van An" w:hAnsi="Chu Van An" w:cs="Chu Van An"/>
                            <w:i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hAnsi="Chu Van An" w:cs="Chu Van An"/>
                            <w:i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311AFB">
                          <w:rPr>
                            <w:rFonts w:ascii="Chu Van An" w:hAnsi="Chu Van An" w:cs="Chu Van An"/>
                            <w:i/>
                            <w:color w:val="0000CC"/>
                            <w:sz w:val="24"/>
                            <w:szCs w:val="24"/>
                          </w:rPr>
                          <w:sym w:font="Wingdings" w:char="F046"/>
                        </w:r>
                        <w:r w:rsidRPr="00311AFB">
                          <w:rPr>
                            <w:rFonts w:ascii="Chu Van An" w:hAnsi="Chu Van An" w:cs="Chu Van An"/>
                            <w:i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311AFB"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00" w:themeColor="text1"/>
                            <w:sz w:val="24"/>
                            <w:szCs w:val="24"/>
                          </w:rPr>
                          <w:t>Chú ý:</w:t>
                        </w:r>
                        <w:r w:rsidRPr="00311AFB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 w:val="24"/>
                            <w:szCs w:val="24"/>
                          </w:rPr>
                          <w:t xml:space="preserve">  (</w:t>
                        </w:r>
                        <w:r w:rsidRPr="00311AFB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 w:val="24"/>
                            <w:szCs w:val="24"/>
                          </w:rPr>
                          <w:sym w:font="Symbol" w:char="F061"/>
                        </w:r>
                        <w:r w:rsidRPr="00311AFB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 w:val="24"/>
                            <w:szCs w:val="24"/>
                          </w:rPr>
                          <w:t>) // (</w:t>
                        </w:r>
                        <w:r w:rsidRPr="00311AFB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 w:val="24"/>
                            <w:szCs w:val="24"/>
                          </w:rPr>
                          <w:sym w:font="Symbol" w:char="F062"/>
                        </w:r>
                        <w:r w:rsidRPr="00311AFB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 w:val="24"/>
                            <w:szCs w:val="24"/>
                          </w:rPr>
                          <w:t xml:space="preserve">), d </w:t>
                        </w:r>
                        <w:r w:rsidRPr="00311AFB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 w:val="24"/>
                            <w:szCs w:val="24"/>
                          </w:rPr>
                          <w:sym w:font="Symbol" w:char="F0CC"/>
                        </w:r>
                        <w:r w:rsidRPr="00311AFB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 w:val="24"/>
                            <w:szCs w:val="24"/>
                          </w:rPr>
                          <w:t xml:space="preserve"> (</w:t>
                        </w:r>
                        <w:r w:rsidRPr="00311AFB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 w:val="24"/>
                            <w:szCs w:val="24"/>
                          </w:rPr>
                          <w:sym w:font="Symbol" w:char="F061"/>
                        </w:r>
                        <w:r w:rsidRPr="00311AFB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 w:val="24"/>
                            <w:szCs w:val="24"/>
                          </w:rPr>
                          <w:t xml:space="preserve">) </w:t>
                        </w:r>
                        <w:r w:rsidRPr="00311AFB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 w:val="24"/>
                            <w:szCs w:val="24"/>
                          </w:rPr>
                          <w:sym w:font="Symbol" w:char="F0DE"/>
                        </w:r>
                        <w:r w:rsidRPr="00311AFB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 w:val="24"/>
                            <w:szCs w:val="24"/>
                          </w:rPr>
                          <w:t xml:space="preserve"> d // </w:t>
                        </w:r>
                        <w:bookmarkEnd w:id="2"/>
                        <w:r w:rsidRPr="0003042B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Cs w:val="24"/>
                          </w:rPr>
                          <w:t>(</w:t>
                        </w:r>
                        <w:r w:rsidRPr="0003042B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Cs w:val="24"/>
                          </w:rPr>
                          <w:sym w:font="Symbol" w:char="F062"/>
                        </w:r>
                        <w:r w:rsidRPr="0003042B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Cs w:val="24"/>
                          </w:rPr>
                          <w:t>)</w:t>
                        </w:r>
                      </w:p>
                      <w:p w14:paraId="0A976DAA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56BF56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0F7495F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9C67030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CCAE7DC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1F2DB7AB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7EBDF4F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E29869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5FDF5A0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C4A9CD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5B323E4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74DCF0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24CA760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BDCC97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95E97F8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CF8DA24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222;top:-7;width:11991;height:3047" coordorigin="-222,-7" coordsize="11992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222;top:-7;width:11286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61D550C5" w14:textId="77777777" w:rsidR="000107B0" w:rsidRDefault="000107B0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85527A6" w14:textId="73A982D7" w:rsidR="003B77C9" w:rsidRPr="00E51CF0" w:rsidRDefault="003B77C9" w:rsidP="00B36082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EE45C24" wp14:editId="2FCE5634">
                <wp:extent cx="6443476" cy="4029075"/>
                <wp:effectExtent l="0" t="0" r="14605" b="28575"/>
                <wp:docPr id="248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4029075"/>
                          <a:chOff x="-6836" y="-11"/>
                          <a:chExt cx="6443476" cy="4029075"/>
                        </a:xfrm>
                      </wpg:grpSpPr>
                      <wps:wsp>
                        <wps:cNvPr id="249" name="Rectangle: Diagonal Corners Rounded 249"/>
                        <wps:cNvSpPr/>
                        <wps:spPr>
                          <a:xfrm>
                            <a:off x="0" y="0"/>
                            <a:ext cx="6436640" cy="4029064"/>
                          </a:xfrm>
                          <a:prstGeom prst="round2DiagRect">
                            <a:avLst>
                              <a:gd name="adj1" fmla="val 947"/>
                              <a:gd name="adj2" fmla="val 4410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3C81F78" w14:textId="4DB33ED8" w:rsidR="000107B0" w:rsidRPr="00311AFB" w:rsidRDefault="000107B0" w:rsidP="00A126C1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311AFB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384E1276" w14:textId="7BE0D0C0" w:rsidR="000107B0" w:rsidRPr="00311AFB" w:rsidRDefault="0063494C" w:rsidP="002D27C6">
                              <w:pPr>
                                <w:spacing w:line="256" w:lineRule="auto"/>
                                <w:rPr>
                                  <w:i/>
                                  <w:iCs/>
                                  <w:color w:val="0033CC"/>
                                  <w:sz w:val="24"/>
                                  <w:szCs w:val="24"/>
                                </w:rPr>
                              </w:pPr>
                              <w:bookmarkStart w:id="3" w:name="_Hlk75663587"/>
                              <w:r>
                                <w:rPr>
                                  <w:rFonts w:ascii="Yu Gothic" w:eastAsia="Yu Gothic" w:hAnsi="Yu Gothic" w:cs="Cambria Math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sym w:font="Wingdings" w:char="F0A6"/>
                              </w:r>
                              <w:r w:rsidR="000107B0" w:rsidRPr="00311AFB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 Tính chất</w:t>
                              </w:r>
                              <w:r w:rsidR="000107B0" w:rsidRPr="00311AFB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33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tbl>
                              <w:tblPr>
                                <w:tblW w:w="9336" w:type="dxa"/>
                                <w:tblInd w:w="108" w:type="dxa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9575"/>
                              </w:tblGrid>
                              <w:tr w:rsidR="000107B0" w:rsidRPr="00311AFB" w14:paraId="6B2662E1" w14:textId="77777777" w:rsidTr="000107B0">
                                <w:trPr>
                                  <w:trHeight w:val="2780"/>
                                </w:trPr>
                                <w:tc>
                                  <w:tcPr>
                                    <w:tcW w:w="9336" w:type="dxa"/>
                                  </w:tcPr>
                                  <w:bookmarkEnd w:id="3"/>
                                  <w:p w14:paraId="454B3D49" w14:textId="682E56AF" w:rsidR="000107B0" w:rsidRPr="00311AFB" w:rsidRDefault="000107B0" w:rsidP="000107B0">
                                    <w:p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hAnsi="Chu Van An" w:cs="Chu Van An"/>
                                        <w:color w:val="C00000"/>
                                        <w:sz w:val="24"/>
                                        <w:szCs w:val="24"/>
                                      </w:rPr>
                                    </w:pPr>
                                    <w:r w:rsidRPr="00311AFB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311AFB">
                                      <w:rPr>
                                        <w:rFonts w:ascii="Chu Van An" w:eastAsia="Times New Rom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311AFB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Định lý</w:t>
                                    </w:r>
                                    <w:r w:rsidRPr="00311AFB">
                                      <w:rPr>
                                        <w:rFonts w:ascii="Chu Van An" w:eastAsia="Times New Rom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311AFB">
                                      <w:rPr>
                                        <w:rFonts w:ascii="Yu Gothic" w:eastAsia="Yu Gothic" w:hAnsi="Yu Gothic" w:cs="Chu Van An" w:hint="eastAsia"/>
                                        <w:color w:val="0000CC"/>
                                        <w:sz w:val="24"/>
                                        <w:szCs w:val="24"/>
                                      </w:rPr>
                                      <w:t>➊</w:t>
                                    </w:r>
                                    <w:r w:rsidRPr="00311AFB">
                                      <w:rPr>
                                        <w:rFonts w:ascii="Chu Van An" w:eastAsia="Times New Rom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: </w:t>
                                    </w:r>
                                  </w:p>
                                  <w:tbl>
                                    <w:tblPr>
                                      <w:tblStyle w:val="TableGrid"/>
                                      <w:tblW w:w="8647" w:type="dxa"/>
                                      <w:tblInd w:w="712" w:type="dxa"/>
                                      <w:tblBorders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  <w:insideH w:val="none" w:sz="0" w:space="0" w:color="auto"/>
                                        <w:insideV w:val="none" w:sz="0" w:space="0" w:color="auto"/>
                                      </w:tblBorders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5383"/>
                                      <w:gridCol w:w="3264"/>
                                    </w:tblGrid>
                                    <w:tr w:rsidR="000107B0" w:rsidRPr="00311AFB" w14:paraId="4DDFDB62" w14:textId="77777777" w:rsidTr="000107B0">
                                      <w:trPr>
                                        <w:trHeight w:val="1421"/>
                                      </w:trPr>
                                      <w:tc>
                                        <w:tcPr>
                                          <w:tcW w:w="5383" w:type="dxa"/>
                                          <w:hideMark/>
                                        </w:tcPr>
                                        <w:p w14:paraId="727AF3F5" w14:textId="77777777" w:rsidR="000107B0" w:rsidRPr="00311AFB" w:rsidRDefault="000107B0" w:rsidP="000107B0">
                                          <w:pPr>
                                            <w:widowControl w:val="0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color w:val="C00000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311AFB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 w:val="24"/>
                                              <w:szCs w:val="24"/>
                                            </w:rPr>
                                            <w:t xml:space="preserve">Nếu mặt phẳng </w:t>
                                          </w:r>
                                          <w:r w:rsidRPr="00311AFB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position w:val="-10"/>
                                              <w:sz w:val="24"/>
                                              <w:szCs w:val="24"/>
                                            </w:rPr>
                                            <w:object w:dxaOrig="405" w:dyaOrig="315" w14:anchorId="0C62BFAF">
                                              <v:shape id="_x0000_i1042" type="#_x0000_t75" style="width:21pt;height:16.5pt" o:ole="">
                                                <v:imagedata r:id="rId35" o:title=""/>
                                              </v:shape>
                                              <o:OLEObject Type="Embed" ProgID="Equation.DSMT4" ShapeID="_x0000_i1042" DrawAspect="Content" ObjectID="_1687849784" r:id="rId36"/>
                                            </w:object>
                                          </w:r>
                                          <w:r w:rsidRPr="00311AFB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 w:val="24"/>
                                              <w:szCs w:val="24"/>
                                            </w:rPr>
                                            <w:t xml:space="preserve"> chứa hai đường thẳng cắt nhau a, b và a, b cùng song song với mặt phẳng </w:t>
                                          </w:r>
                                          <w:r w:rsidRPr="00311AFB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position w:val="-10"/>
                                              <w:sz w:val="24"/>
                                              <w:szCs w:val="24"/>
                                            </w:rPr>
                                            <w:object w:dxaOrig="405" w:dyaOrig="315" w14:anchorId="43605AEA">
                                              <v:shape id="_x0000_i1044" type="#_x0000_t75" style="width:21pt;height:16.5pt" o:ole="">
                                                <v:imagedata r:id="rId37" o:title=""/>
                                              </v:shape>
                                              <o:OLEObject Type="Embed" ProgID="Equation.DSMT4" ShapeID="_x0000_i1044" DrawAspect="Content" ObjectID="_1687849785" r:id="rId38"/>
                                            </w:object>
                                          </w:r>
                                          <w:r w:rsidRPr="00311AFB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 w:val="24"/>
                                              <w:szCs w:val="24"/>
                                            </w:rPr>
                                            <w:t xml:space="preserve"> thì </w:t>
                                          </w:r>
                                          <w:r w:rsidRPr="00311AFB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position w:val="-10"/>
                                              <w:sz w:val="24"/>
                                              <w:szCs w:val="24"/>
                                            </w:rPr>
                                            <w:object w:dxaOrig="405" w:dyaOrig="315" w14:anchorId="628CA1A4">
                                              <v:shape id="_x0000_i1046" type="#_x0000_t75" style="width:21pt;height:16.5pt" o:ole="">
                                                <v:imagedata r:id="rId39" o:title=""/>
                                              </v:shape>
                                              <o:OLEObject Type="Embed" ProgID="Equation.DSMT4" ShapeID="_x0000_i1046" DrawAspect="Content" ObjectID="_1687849786" r:id="rId40"/>
                                            </w:object>
                                          </w:r>
                                          <w:r w:rsidRPr="00311AFB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 w:val="24"/>
                                              <w:szCs w:val="24"/>
                                            </w:rPr>
                                            <w:t xml:space="preserve"> song song với </w:t>
                                          </w:r>
                                          <w:r w:rsidRPr="00311AFB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position w:val="-10"/>
                                              <w:sz w:val="24"/>
                                              <w:szCs w:val="24"/>
                                            </w:rPr>
                                            <w:object w:dxaOrig="405" w:dyaOrig="315" w14:anchorId="4821FA3A">
                                              <v:shape id="_x0000_i1048" type="#_x0000_t75" style="width:21pt;height:16.5pt" o:ole="">
                                                <v:imagedata r:id="rId41" o:title=""/>
                                              </v:shape>
                                              <o:OLEObject Type="Embed" ProgID="Equation.DSMT4" ShapeID="_x0000_i1048" DrawAspect="Content" ObjectID="_1687849787" r:id="rId42"/>
                                            </w:object>
                                          </w:r>
                                          <w:r w:rsidRPr="00311AFB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 w:val="24"/>
                                              <w:szCs w:val="24"/>
                                            </w:rPr>
                                            <w:t>.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264" w:type="dxa"/>
                                          <w:hideMark/>
                                        </w:tcPr>
                                        <w:p w14:paraId="71EDE10E" w14:textId="77777777" w:rsidR="000107B0" w:rsidRPr="00311AFB" w:rsidRDefault="000107B0" w:rsidP="000107B0">
                                          <w:pPr>
                                            <w:widowControl w:val="0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color w:val="C00000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311AFB">
                                            <w:rPr>
                                              <w:rFonts w:ascii="Chu Van An" w:hAnsi="Chu Van An" w:cs="Chu Van An"/>
                                              <w:noProof/>
                                              <w:color w:val="C00000"/>
                                              <w:sz w:val="24"/>
                                              <w:szCs w:val="24"/>
                                            </w:rPr>
                                            <w:drawing>
                                              <wp:inline distT="0" distB="0" distL="0" distR="0" wp14:anchorId="3AAC4667" wp14:editId="7E15B036">
                                                <wp:extent cx="1040321" cy="819150"/>
                                                <wp:effectExtent l="0" t="0" r="7620" b="0"/>
                                                <wp:docPr id="2124572974" name="Picture 2124572974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Picture 683"/>
                                                        <pic:cNvPicPr>
                                                          <a:picLocks noChangeAspect="1" noChangeArrowheads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43">
                                                          <a:extLst>
                                                            <a:ext uri="{28A0092B-C50C-407E-A947-70E740481C1C}">
                                                              <a14:useLocalDpi xmlns:a14="http://schemas.microsoft.com/office/drawing/2010/main" val="0"/>
                                                            </a:ext>
                                                          </a:extLst>
                                                        </a:blip>
                                                        <a:srcRect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 bwMode="auto">
                                                        <a:xfrm>
                                                          <a:off x="0" y="0"/>
                                                          <a:ext cx="1040321" cy="819150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1FF01DD6" w14:textId="77777777" w:rsidR="000107B0" w:rsidRPr="00311AFB" w:rsidRDefault="000107B0" w:rsidP="000107B0">
                                    <w:pPr>
                                      <w:widowControl w:val="0"/>
                                      <w:rPr>
                                        <w:rFonts w:ascii="Chu Van An" w:hAnsi="Chu Van An" w:cs="Chu Van An"/>
                                        <w:color w:val="C00000"/>
                                        <w:sz w:val="24"/>
                                        <w:szCs w:val="24"/>
                                      </w:rPr>
                                    </w:pPr>
                                    <w:r w:rsidRPr="00311AFB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26"/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 Hệ quả: </w:t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Nếu mặt phẳng </w:t>
                                    </w:r>
                                    <w:r w:rsidRPr="00311AFB">
                                      <w:rPr>
                                        <w:rFonts w:ascii="Chu Van An" w:eastAsia="Calibri" w:hAnsi="Chu Van An" w:cs="Chu Van An"/>
                                        <w:color w:val="000000" w:themeColor="text1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405" w:dyaOrig="315" w14:anchorId="5A896141">
                                        <v:shape id="_x0000_i1050" type="#_x0000_t75" style="width:21pt;height:16.5pt" o:ole="">
                                          <v:imagedata r:id="rId44" o:title=""/>
                                        </v:shape>
                                        <o:OLEObject Type="Embed" ProgID="Equation.DSMT4" ShapeID="_x0000_i1050" DrawAspect="Content" ObjectID="_1687849788" r:id="rId45"/>
                                      </w:object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chứa hai đường thẳng cắt nhau a, b và a, b lần lượt song song với hai đường thẳng a’, b’ nằm trong mặt phẳng </w:t>
                                    </w:r>
                                    <w:r w:rsidRPr="00311AFB">
                                      <w:rPr>
                                        <w:rFonts w:ascii="Chu Van An" w:eastAsia="Calibri" w:hAnsi="Chu Van An" w:cs="Chu Van An"/>
                                        <w:color w:val="000000" w:themeColor="text1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405" w:dyaOrig="315" w14:anchorId="6364E0D0">
                                        <v:shape id="_x0000_i1052" type="#_x0000_t75" style="width:21pt;height:16.5pt" o:ole="">
                                          <v:imagedata r:id="rId46" o:title=""/>
                                        </v:shape>
                                        <o:OLEObject Type="Embed" ProgID="Equation.DSMT4" ShapeID="_x0000_i1052" DrawAspect="Content" ObjectID="_1687849789" r:id="rId47"/>
                                      </w:object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thì mặt phẳng </w:t>
                                    </w:r>
                                    <w:r w:rsidRPr="00311AFB">
                                      <w:rPr>
                                        <w:rFonts w:ascii="Chu Van An" w:eastAsia="Calibri" w:hAnsi="Chu Van An" w:cs="Chu Van An"/>
                                        <w:color w:val="000000" w:themeColor="text1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405" w:dyaOrig="315" w14:anchorId="3011827A">
                                        <v:shape id="_x0000_i1054" type="#_x0000_t75" style="width:21pt;height:16.5pt" o:ole="">
                                          <v:imagedata r:id="rId48" o:title=""/>
                                        </v:shape>
                                        <o:OLEObject Type="Embed" ProgID="Equation.DSMT4" ShapeID="_x0000_i1054" DrawAspect="Content" ObjectID="_1687849790" r:id="rId49"/>
                                      </w:object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song song với mặt phẳng </w:t>
                                    </w:r>
                                    <w:r w:rsidRPr="00311AFB">
                                      <w:rPr>
                                        <w:rFonts w:ascii="Chu Van An" w:eastAsia="Calibri" w:hAnsi="Chu Van An" w:cs="Chu Van An"/>
                                        <w:color w:val="000000" w:themeColor="text1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405" w:dyaOrig="315" w14:anchorId="2AC73FEA">
                                        <v:shape id="_x0000_i1056" type="#_x0000_t75" style="width:21pt;height:16.5pt" o:ole="">
                                          <v:imagedata r:id="rId50" o:title=""/>
                                        </v:shape>
                                        <o:OLEObject Type="Embed" ProgID="Equation.DSMT4" ShapeID="_x0000_i1056" DrawAspect="Content" ObjectID="_1687849791" r:id="rId51"/>
                                      </w:object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tbl>
                                    <w:tblPr>
                                      <w:tblStyle w:val="TableGrid"/>
                                      <w:tblW w:w="8436" w:type="dxa"/>
                                      <w:tblInd w:w="694" w:type="dxa"/>
                                      <w:tblBorders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  <w:insideH w:val="none" w:sz="0" w:space="0" w:color="auto"/>
                                        <w:insideV w:val="none" w:sz="0" w:space="0" w:color="auto"/>
                                      </w:tblBorders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4218"/>
                                      <w:gridCol w:w="4218"/>
                                    </w:tblGrid>
                                    <w:tr w:rsidR="000107B0" w:rsidRPr="00311AFB" w14:paraId="678F8C67" w14:textId="77777777" w:rsidTr="000107B0">
                                      <w:trPr>
                                        <w:trHeight w:val="1421"/>
                                      </w:trPr>
                                      <w:tc>
                                        <w:tcPr>
                                          <w:tcW w:w="4218" w:type="dxa"/>
                                          <w:hideMark/>
                                        </w:tcPr>
                                        <w:p w14:paraId="59B56F69" w14:textId="77777777" w:rsidR="000107B0" w:rsidRPr="00311AFB" w:rsidRDefault="000107B0" w:rsidP="000107B0">
                                          <w:pPr>
                                            <w:widowControl w:val="0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color w:val="C00000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311AFB">
                                            <w:rPr>
                                              <w:rFonts w:ascii="Chu Van An" w:hAnsi="Chu Van An" w:cs="Chu Van An"/>
                                              <w:noProof/>
                                              <w:color w:val="C00000"/>
                                              <w:sz w:val="24"/>
                                              <w:szCs w:val="24"/>
                                            </w:rPr>
                                            <w:drawing>
                                              <wp:inline distT="0" distB="0" distL="0" distR="0" wp14:anchorId="2115FCCF" wp14:editId="13968AF5">
                                                <wp:extent cx="1777210" cy="857250"/>
                                                <wp:effectExtent l="0" t="0" r="0" b="0"/>
                                                <wp:docPr id="40" name="Picture 40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Picture 350"/>
                                                        <pic:cNvPicPr>
                                                          <a:picLocks noChangeAspect="1" noChangeArrowheads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52" cstate="print">
                                                          <a:extLst>
                                                            <a:ext uri="{28A0092B-C50C-407E-A947-70E740481C1C}">
                                                              <a14:useLocalDpi xmlns:a14="http://schemas.microsoft.com/office/drawing/2010/main" val="0"/>
                                                            </a:ext>
                                                          </a:extLst>
                                                        </a:blip>
                                                        <a:srcRect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 bwMode="auto">
                                                        <a:xfrm>
                                                          <a:off x="0" y="0"/>
                                                          <a:ext cx="1780233" cy="858708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4218" w:type="dxa"/>
                                          <w:hideMark/>
                                        </w:tcPr>
                                        <w:p w14:paraId="207FF2BA" w14:textId="77777777" w:rsidR="000107B0" w:rsidRPr="00311AFB" w:rsidRDefault="000107B0" w:rsidP="000107B0">
                                          <w:pPr>
                                            <w:widowControl w:val="0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color w:val="C00000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311AFB">
                                            <w:rPr>
                                              <w:rFonts w:ascii="Chu Van An" w:hAnsi="Chu Van An" w:cs="Chu Van An"/>
                                              <w:color w:val="C00000"/>
                                              <w:position w:val="-66"/>
                                              <w:sz w:val="24"/>
                                              <w:szCs w:val="24"/>
                                            </w:rPr>
                                            <w:object w:dxaOrig="2685" w:dyaOrig="1440" w14:anchorId="38EBB353">
                                              <v:shape id="_x0000_i1058" type="#_x0000_t75" style="width:111.75pt;height:60pt" o:ole="">
                                                <v:imagedata r:id="rId53" o:title=""/>
                                              </v:shape>
                                              <o:OLEObject Type="Embed" ProgID="Equation.DSMT4" ShapeID="_x0000_i1058" DrawAspect="Content" ObjectID="_1687849792" r:id="rId54"/>
                                            </w:object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090A4C86" w14:textId="77777777" w:rsidR="000107B0" w:rsidRPr="00311AFB" w:rsidRDefault="000107B0" w:rsidP="000107B0">
                                    <w:pPr>
                                      <w:widowControl w:val="0"/>
                                      <w:rPr>
                                        <w:rFonts w:ascii="Chu Van An" w:hAnsi="Chu Van An" w:cs="Chu Van An"/>
                                        <w:bCs/>
                                        <w:color w:val="C00000"/>
                                        <w:sz w:val="24"/>
                                        <w:szCs w:val="24"/>
                                      </w:rPr>
                                    </w:pPr>
                                    <w:r w:rsidRPr="00311AFB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31"/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Lưu ý</w:t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C00000"/>
                                        <w:sz w:val="24"/>
                                        <w:szCs w:val="24"/>
                                      </w:rPr>
                                      <w:t xml:space="preserve">: </w:t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bCs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Nếu hai mặt phẳng song song với nhau thì mọi đường thẳng nằm trong mặt phẳng này đều song song với mặt phẳng kia.</w:t>
                                    </w:r>
                                  </w:p>
                                </w:tc>
                              </w:tr>
                            </w:tbl>
                            <w:p w14:paraId="38ABA20B" w14:textId="253C6CCC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B744814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6FDF711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77FC0BCF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B5DECBA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D4F5E07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D7372A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36C3395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9038F22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96C113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79D8CE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F7F4E0C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E1FBE6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58982B8" w14:textId="77777777" w:rsidR="000107B0" w:rsidRPr="00311AFB" w:rsidRDefault="000107B0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50" name="Group 250"/>
                        <wpg:cNvGrpSpPr/>
                        <wpg:grpSpPr>
                          <a:xfrm>
                            <a:off x="-6836" y="-11"/>
                            <a:ext cx="1189359" cy="284322"/>
                            <a:chOff x="-6836" y="-11"/>
                            <a:chExt cx="1189359" cy="284322"/>
                          </a:xfrm>
                        </wpg:grpSpPr>
                        <wps:wsp>
                          <wps:cNvPr id="251" name="Rectangle: Folded Corner 251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59" name="TextBox 5"/>
                          <wps:cNvSpPr txBox="1"/>
                          <wps:spPr>
                            <a:xfrm>
                              <a:off x="-6836" y="-11"/>
                              <a:ext cx="1168400" cy="26813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768905A" w14:textId="77777777" w:rsidR="000107B0" w:rsidRDefault="000107B0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EE45C24" id="_x0000_s1075" style="width:507.35pt;height:317.25pt;mso-position-horizontal-relative:char;mso-position-vertical-relative:line" coordorigin="-68" coordsize="64434,402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">
                <v:shape id="Rectangle: Diagonal Corners Rounded 249" o:spid="_x0000_s1076" style="position:absolute;width:64366;height:40290;visibility:visible;mso-wrap-style:square;v-text-anchor:middle" coordsize="6436640,40290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" adj="-11796480,,5400" path="m38155,l6258958,v98131,,177682,79551,177682,177682l6436640,3990909v,21072,-17083,38155,-38155,38155l177682,4029064c79551,4029064,,3949513,,3851382l,38155c,17083,17083,,38155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38155,0;6258958,0;6436640,177682;6436640,3990909;6398485,4029064;177682,4029064;0,3851382;0,38155;38155,0" o:connectangles="0,0,0,0,0,0,0,0,0" textboxrect="0,0,6436640,4029064"/>
                  <v:textbox>
                    <w:txbxContent>
                      <w:p w14:paraId="33C81F78" w14:textId="4DB33ED8" w:rsidR="000107B0" w:rsidRPr="00311AFB" w:rsidRDefault="000107B0" w:rsidP="00A126C1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311AFB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384E1276" w14:textId="7BE0D0C0" w:rsidR="000107B0" w:rsidRPr="00311AFB" w:rsidRDefault="0063494C" w:rsidP="002D27C6">
                        <w:pPr>
                          <w:spacing w:line="256" w:lineRule="auto"/>
                          <w:rPr>
                            <w:i/>
                            <w:iCs/>
                            <w:color w:val="0033CC"/>
                            <w:sz w:val="24"/>
                            <w:szCs w:val="24"/>
                          </w:rPr>
                        </w:pPr>
                        <w:bookmarkStart w:id="4" w:name="_Hlk75663587"/>
                        <w:r>
                          <w:rPr>
                            <w:rFonts w:ascii="Yu Gothic" w:eastAsia="Yu Gothic" w:hAnsi="Yu Gothic" w:cs="Cambria Math" w:hint="eastAsia"/>
                            <w:bCs/>
                            <w:color w:val="FF0000"/>
                            <w:sz w:val="24"/>
                            <w:szCs w:val="24"/>
                          </w:rPr>
                          <w:sym w:font="Wingdings" w:char="F0A6"/>
                        </w:r>
                        <w:r w:rsidR="000107B0" w:rsidRPr="00311AFB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 Tính chất</w:t>
                        </w:r>
                        <w:r w:rsidR="000107B0" w:rsidRPr="00311AFB">
                          <w:rPr>
                            <w:rFonts w:ascii="Chu Van An" w:hAnsi="Chu Van An" w:cs="Chu Van An"/>
                            <w:b/>
                            <w:i/>
                            <w:color w:val="0033CC"/>
                            <w:sz w:val="24"/>
                            <w:szCs w:val="24"/>
                          </w:rPr>
                          <w:t>:</w:t>
                        </w:r>
                      </w:p>
                      <w:tbl>
                        <w:tblPr>
                          <w:tblW w:w="9336" w:type="dxa"/>
                          <w:tblInd w:w="108" w:type="dxa"/>
                          <w:tblLook w:val="04A0" w:firstRow="1" w:lastRow="0" w:firstColumn="1" w:lastColumn="0" w:noHBand="0" w:noVBand="1"/>
                        </w:tblPr>
                        <w:tblGrid>
                          <w:gridCol w:w="9575"/>
                        </w:tblGrid>
                        <w:tr w:rsidR="000107B0" w:rsidRPr="00311AFB" w14:paraId="6B2662E1" w14:textId="77777777" w:rsidTr="000107B0">
                          <w:trPr>
                            <w:trHeight w:val="2780"/>
                          </w:trPr>
                          <w:tc>
                            <w:tcPr>
                              <w:tcW w:w="9336" w:type="dxa"/>
                            </w:tcPr>
                            <w:bookmarkEnd w:id="4"/>
                            <w:p w14:paraId="454B3D49" w14:textId="682E56AF" w:rsidR="000107B0" w:rsidRPr="00311AFB" w:rsidRDefault="000107B0" w:rsidP="000107B0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hAnsi="Chu Van An" w:cs="Chu Van An"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eastAsia="Times New Rom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311AFB"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311AFB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Định lý</w:t>
                              </w:r>
                              <w:r w:rsidRPr="00311AFB"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311AFB">
                                <w:rPr>
                                  <w:rFonts w:ascii="Yu Gothic" w:eastAsia="Yu Gothic" w:hAnsi="Yu Gothic" w:cs="Chu Van An" w:hint="eastAsia"/>
                                  <w:color w:val="0000CC"/>
                                  <w:sz w:val="24"/>
                                  <w:szCs w:val="24"/>
                                </w:rPr>
                                <w:t>➊</w:t>
                              </w:r>
                              <w:r w:rsidRPr="00311AFB"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</w:p>
                            <w:tbl>
                              <w:tblPr>
                                <w:tblStyle w:val="TableGrid"/>
                                <w:tblW w:w="8647" w:type="dxa"/>
                                <w:tblInd w:w="71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383"/>
                                <w:gridCol w:w="3264"/>
                              </w:tblGrid>
                              <w:tr w:rsidR="000107B0" w:rsidRPr="00311AFB" w14:paraId="4DDFDB62" w14:textId="77777777" w:rsidTr="000107B0">
                                <w:trPr>
                                  <w:trHeight w:val="1421"/>
                                </w:trPr>
                                <w:tc>
                                  <w:tcPr>
                                    <w:tcW w:w="5383" w:type="dxa"/>
                                    <w:hideMark/>
                                  </w:tcPr>
                                  <w:p w14:paraId="727AF3F5" w14:textId="77777777" w:rsidR="000107B0" w:rsidRPr="00311AFB" w:rsidRDefault="000107B0" w:rsidP="000107B0">
                                    <w:pPr>
                                      <w:widowControl w:val="0"/>
                                      <w:jc w:val="both"/>
                                      <w:rPr>
                                        <w:rFonts w:ascii="Chu Van An" w:hAnsi="Chu Van An" w:cs="Chu Van An"/>
                                        <w:color w:val="C00000"/>
                                        <w:sz w:val="24"/>
                                        <w:szCs w:val="24"/>
                                      </w:rPr>
                                    </w:pPr>
                                    <w:r w:rsidRPr="00311AFB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Nếu mặt phẳng </w:t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405" w:dyaOrig="315" w14:anchorId="0C62BFAF">
                                        <v:shape id="_x0000_i1042" type="#_x0000_t75" style="width:21pt;height:16.5pt" o:ole="">
                                          <v:imagedata r:id="rId35" o:title=""/>
                                        </v:shape>
                                        <o:OLEObject Type="Embed" ProgID="Equation.DSMT4" ShapeID="_x0000_i1042" DrawAspect="Content" ObjectID="_1687849784" r:id="rId55"/>
                                      </w:object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chứa hai đường thẳng cắt nhau a, b và a, b cùng song song với mặt phẳng </w:t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405" w:dyaOrig="315" w14:anchorId="43605AEA">
                                        <v:shape id="_x0000_i1044" type="#_x0000_t75" style="width:21pt;height:16.5pt" o:ole="">
                                          <v:imagedata r:id="rId37" o:title=""/>
                                        </v:shape>
                                        <o:OLEObject Type="Embed" ProgID="Equation.DSMT4" ShapeID="_x0000_i1044" DrawAspect="Content" ObjectID="_1687849785" r:id="rId56"/>
                                      </w:object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thì </w:t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405" w:dyaOrig="315" w14:anchorId="628CA1A4">
                                        <v:shape id="_x0000_i1046" type="#_x0000_t75" style="width:21pt;height:16.5pt" o:ole="">
                                          <v:imagedata r:id="rId39" o:title=""/>
                                        </v:shape>
                                        <o:OLEObject Type="Embed" ProgID="Equation.DSMT4" ShapeID="_x0000_i1046" DrawAspect="Content" ObjectID="_1687849786" r:id="rId57"/>
                                      </w:object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song song với </w:t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405" w:dyaOrig="315" w14:anchorId="4821FA3A">
                                        <v:shape id="_x0000_i1048" type="#_x0000_t75" style="width:21pt;height:16.5pt" o:ole="">
                                          <v:imagedata r:id="rId41" o:title=""/>
                                        </v:shape>
                                        <o:OLEObject Type="Embed" ProgID="Equation.DSMT4" ShapeID="_x0000_i1048" DrawAspect="Content" ObjectID="_1687849787" r:id="rId58"/>
                                      </w:object>
                                    </w:r>
                                    <w:r w:rsidRPr="00311AFB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3264" w:type="dxa"/>
                                    <w:hideMark/>
                                  </w:tcPr>
                                  <w:p w14:paraId="71EDE10E" w14:textId="77777777" w:rsidR="000107B0" w:rsidRPr="00311AFB" w:rsidRDefault="000107B0" w:rsidP="000107B0">
                                    <w:pPr>
                                      <w:widowControl w:val="0"/>
                                      <w:jc w:val="both"/>
                                      <w:rPr>
                                        <w:rFonts w:ascii="Chu Van An" w:hAnsi="Chu Van An" w:cs="Chu Van An"/>
                                        <w:color w:val="C00000"/>
                                        <w:sz w:val="24"/>
                                        <w:szCs w:val="24"/>
                                      </w:rPr>
                                    </w:pPr>
                                    <w:r w:rsidRPr="00311AFB">
                                      <w:rPr>
                                        <w:rFonts w:ascii="Chu Van An" w:hAnsi="Chu Van An" w:cs="Chu Van An"/>
                                        <w:noProof/>
                                        <w:color w:val="C00000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3AAC4667" wp14:editId="7E15B036">
                                          <wp:extent cx="1040321" cy="819150"/>
                                          <wp:effectExtent l="0" t="0" r="7620" b="0"/>
                                          <wp:docPr id="2124572974" name="Picture 212457297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8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43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040321" cy="81915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1FF01DD6" w14:textId="77777777" w:rsidR="000107B0" w:rsidRPr="00311AFB" w:rsidRDefault="000107B0" w:rsidP="000107B0">
                              <w:pPr>
                                <w:widowControl w:val="0"/>
                                <w:rPr>
                                  <w:rFonts w:ascii="Chu Van An" w:hAnsi="Chu Van An" w:cs="Chu Van An"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26"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 xml:space="preserve"> Hệ quả: </w: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Nếu mặt phẳng </w:t>
                              </w:r>
                              <w:r w:rsidRPr="00311AFB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5A896141">
                                  <v:shape id="_x0000_i1050" type="#_x0000_t75" style="width:21pt;height:16.5pt" o:ole="">
                                    <v:imagedata r:id="rId44" o:title=""/>
                                  </v:shape>
                                  <o:OLEObject Type="Embed" ProgID="Equation.DSMT4" ShapeID="_x0000_i1050" DrawAspect="Content" ObjectID="_1687849788" r:id="rId59"/>
                                </w:objec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chứa hai đường thẳng cắt nhau a, b và a, b lần lượt song song với hai đường thẳng a’, b’ nằm trong mặt phẳng </w:t>
                              </w:r>
                              <w:r w:rsidRPr="00311AFB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6364E0D0">
                                  <v:shape id="_x0000_i1052" type="#_x0000_t75" style="width:21pt;height:16.5pt" o:ole="">
                                    <v:imagedata r:id="rId46" o:title=""/>
                                  </v:shape>
                                  <o:OLEObject Type="Embed" ProgID="Equation.DSMT4" ShapeID="_x0000_i1052" DrawAspect="Content" ObjectID="_1687849789" r:id="rId60"/>
                                </w:objec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thì mặt phẳng </w:t>
                              </w:r>
                              <w:r w:rsidRPr="00311AFB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3011827A">
                                  <v:shape id="_x0000_i1054" type="#_x0000_t75" style="width:21pt;height:16.5pt" o:ole="">
                                    <v:imagedata r:id="rId48" o:title=""/>
                                  </v:shape>
                                  <o:OLEObject Type="Embed" ProgID="Equation.DSMT4" ShapeID="_x0000_i1054" DrawAspect="Content" ObjectID="_1687849790" r:id="rId61"/>
                                </w:objec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song song với mặt phẳng </w:t>
                              </w:r>
                              <w:r w:rsidRPr="00311AFB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2AC73FEA">
                                  <v:shape id="_x0000_i1056" type="#_x0000_t75" style="width:21pt;height:16.5pt" o:ole="">
                                    <v:imagedata r:id="rId50" o:title=""/>
                                  </v:shape>
                                  <o:OLEObject Type="Embed" ProgID="Equation.DSMT4" ShapeID="_x0000_i1056" DrawAspect="Content" ObjectID="_1687849791" r:id="rId62"/>
                                </w:objec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tbl>
                              <w:tblPr>
                                <w:tblStyle w:val="TableGrid"/>
                                <w:tblW w:w="8436" w:type="dxa"/>
                                <w:tblInd w:w="694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218"/>
                                <w:gridCol w:w="4218"/>
                              </w:tblGrid>
                              <w:tr w:rsidR="000107B0" w:rsidRPr="00311AFB" w14:paraId="678F8C67" w14:textId="77777777" w:rsidTr="000107B0">
                                <w:trPr>
                                  <w:trHeight w:val="1421"/>
                                </w:trPr>
                                <w:tc>
                                  <w:tcPr>
                                    <w:tcW w:w="4218" w:type="dxa"/>
                                    <w:hideMark/>
                                  </w:tcPr>
                                  <w:p w14:paraId="59B56F69" w14:textId="77777777" w:rsidR="000107B0" w:rsidRPr="00311AFB" w:rsidRDefault="000107B0" w:rsidP="000107B0">
                                    <w:pPr>
                                      <w:widowControl w:val="0"/>
                                      <w:jc w:val="both"/>
                                      <w:rPr>
                                        <w:rFonts w:ascii="Chu Van An" w:hAnsi="Chu Van An" w:cs="Chu Van An"/>
                                        <w:color w:val="C00000"/>
                                        <w:sz w:val="24"/>
                                        <w:szCs w:val="24"/>
                                      </w:rPr>
                                    </w:pPr>
                                    <w:r w:rsidRPr="00311AFB">
                                      <w:rPr>
                                        <w:rFonts w:ascii="Chu Van An" w:hAnsi="Chu Van An" w:cs="Chu Van An"/>
                                        <w:noProof/>
                                        <w:color w:val="C00000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2115FCCF" wp14:editId="13968AF5">
                                          <wp:extent cx="1777210" cy="857250"/>
                                          <wp:effectExtent l="0" t="0" r="0" b="0"/>
                                          <wp:docPr id="40" name="Picture 4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350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52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780233" cy="85870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4218" w:type="dxa"/>
                                    <w:hideMark/>
                                  </w:tcPr>
                                  <w:p w14:paraId="207FF2BA" w14:textId="77777777" w:rsidR="000107B0" w:rsidRPr="00311AFB" w:rsidRDefault="000107B0" w:rsidP="000107B0">
                                    <w:pPr>
                                      <w:widowControl w:val="0"/>
                                      <w:jc w:val="both"/>
                                      <w:rPr>
                                        <w:rFonts w:ascii="Chu Van An" w:hAnsi="Chu Van An" w:cs="Chu Van An"/>
                                        <w:color w:val="C00000"/>
                                        <w:sz w:val="24"/>
                                        <w:szCs w:val="24"/>
                                      </w:rPr>
                                    </w:pPr>
                                    <w:r w:rsidRPr="00311AFB">
                                      <w:rPr>
                                        <w:rFonts w:ascii="Chu Van An" w:hAnsi="Chu Van An" w:cs="Chu Van An"/>
                                        <w:color w:val="C00000"/>
                                        <w:position w:val="-66"/>
                                        <w:sz w:val="24"/>
                                        <w:szCs w:val="24"/>
                                      </w:rPr>
                                      <w:object w:dxaOrig="2685" w:dyaOrig="1440" w14:anchorId="38EBB353">
                                        <v:shape id="_x0000_i1058" type="#_x0000_t75" style="width:111.75pt;height:60pt" o:ole="">
                                          <v:imagedata r:id="rId53" o:title=""/>
                                        </v:shape>
                                        <o:OLEObject Type="Embed" ProgID="Equation.DSMT4" ShapeID="_x0000_i1058" DrawAspect="Content" ObjectID="_1687849792" r:id="rId63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090A4C86" w14:textId="77777777" w:rsidR="000107B0" w:rsidRPr="00311AFB" w:rsidRDefault="000107B0" w:rsidP="000107B0">
                              <w:pPr>
                                <w:widowControl w:val="0"/>
                                <w:rPr>
                                  <w:rFonts w:ascii="Chu Van An" w:hAnsi="Chu Van An" w:cs="Chu Van An"/>
                                  <w:bCs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 w:rsidRPr="00311AFB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31"/>
                              </w:r>
                              <w:r w:rsidRPr="00311AFB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Lưu ý</w: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C00000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 w:rsidRPr="00311AFB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>Nếu hai mặt phẳng song song với nhau thì mọi đường thẳng nằm trong mặt phẳng này đều song song với mặt phẳng kia.</w:t>
                              </w:r>
                            </w:p>
                          </w:tc>
                        </w:tr>
                      </w:tbl>
                      <w:p w14:paraId="38ABA20B" w14:textId="253C6CCC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B744814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6FDF711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77FC0BCF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B5DECBA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D4F5E07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D7372A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36C3395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9038F22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96C113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79D8CE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F7F4E0C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E1FBE6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58982B8" w14:textId="77777777" w:rsidR="000107B0" w:rsidRPr="00311AFB" w:rsidRDefault="000107B0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11AFB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50" o:spid="_x0000_s1077" style="position:absolute;left:-68;width:11893;height:2843" coordorigin="-68" coordsize="11893,2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tQ9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mB/OhCMgN3cAAAD//wMAUEsBAi0AFAAGAAgAAAAhANvh9svuAAAAhQEAABMAAAAAAAAAAAAA&#10;AAAAAAAAAFtDb250ZW50X1R5cGVzXS54bWxQSwECLQAUAAYACAAAACEAWvQsW78AAAAVAQAACwAA&#10;AAAAAAAAAAAAAAAfAQAAX3JlbHMvLnJlbHNQSwECLQAUAAYACAAAACEAg1LUPcMAAADcAAAADwAA&#10;AAAAAAAAAAAAAAAHAgAAZHJzL2Rvd25yZXYueG1sUEsFBgAAAAADAAMAtwAAAPcCAAAAAA==&#10;">
                  <v:shape id="Rectangle: Folded Corner 251" o:spid="_x0000_s1078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68;width:11683;height:2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Pgc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bDIlnD75l4BGT2AwAA//8DAFBLAQItABQABgAIAAAAIQDb4fbL7gAAAIUBAAATAAAAAAAAAAAA&#10;AAAAAAAAAABbQ29udGVudF9UeXBlc10ueG1sUEsBAi0AFAAGAAgAAAAhAFr0LFu/AAAAFQEAAAsA&#10;AAAAAAAAAAAAAAAAHwEAAF9yZWxzLy5yZWxzUEsBAi0AFAAGAAgAAAAhALX8+BzEAAAA3AAAAA8A&#10;AAAAAAAAAAAAAAAABwIAAGRycy9kb3ducmV2LnhtbFBLBQYAAAAAAwADALcAAAD4AgAAAAA=&#10;" filled="f" stroked="f">
                    <v:textbox>
                      <w:txbxContent>
                        <w:p w14:paraId="5768905A" w14:textId="77777777" w:rsidR="000107B0" w:rsidRDefault="000107B0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A85BFDB" w14:textId="56158563" w:rsidR="00135F41" w:rsidRPr="00E51CF0" w:rsidRDefault="00135F41" w:rsidP="00B36082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2AB1483" wp14:editId="4F73E2E2">
                <wp:extent cx="6443476" cy="5343525"/>
                <wp:effectExtent l="0" t="0" r="14605" b="28575"/>
                <wp:docPr id="54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5343525"/>
                          <a:chOff x="-6836" y="-46367"/>
                          <a:chExt cx="6443476" cy="5343525"/>
                        </a:xfrm>
                      </wpg:grpSpPr>
                      <wps:wsp>
                        <wps:cNvPr id="55" name="Rectangle: Diagonal Corners Rounded 55"/>
                        <wps:cNvSpPr/>
                        <wps:spPr>
                          <a:xfrm>
                            <a:off x="0" y="-5"/>
                            <a:ext cx="6436640" cy="5297163"/>
                          </a:xfrm>
                          <a:prstGeom prst="round2DiagRect">
                            <a:avLst>
                              <a:gd name="adj1" fmla="val 947"/>
                              <a:gd name="adj2" fmla="val 1869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18C6108" w14:textId="77777777" w:rsidR="000107B0" w:rsidRPr="00C718FE" w:rsidRDefault="000107B0" w:rsidP="00311AF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6C063367" w14:textId="77777777" w:rsidR="009C1E34" w:rsidRDefault="009C1E34" w:rsidP="00311AF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2EECA67F" w14:textId="06865F64" w:rsidR="000107B0" w:rsidRPr="00C718FE" w:rsidRDefault="000107B0" w:rsidP="00311AF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C718F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 xml:space="preserve"> Định lý</w:t>
                              </w:r>
                              <w:r w:rsidRPr="00C718FE"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718FE">
                                <w:rPr>
                                  <w:rFonts w:ascii="MS Mincho" w:eastAsia="MS Mincho" w:hAnsi="MS Mincho" w:cs="MS Mincho" w:hint="eastAsia"/>
                                  <w:color w:val="0000CC"/>
                                  <w:sz w:val="24"/>
                                  <w:szCs w:val="24"/>
                                </w:rPr>
                                <w:t>➋</w:t>
                              </w:r>
                              <w:r w:rsidRPr="00C718FE"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tbl>
                              <w:tblPr>
                                <w:tblStyle w:val="TableGrid"/>
                                <w:tblW w:w="8679" w:type="dxa"/>
                                <w:tblInd w:w="576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803"/>
                                <w:gridCol w:w="2876"/>
                              </w:tblGrid>
                              <w:tr w:rsidR="000107B0" w:rsidRPr="00C718FE" w14:paraId="0F419F7C" w14:textId="77777777" w:rsidTr="000107B0">
                                <w:trPr>
                                  <w:trHeight w:val="1392"/>
                                </w:trPr>
                                <w:tc>
                                  <w:tcPr>
                                    <w:tcW w:w="5803" w:type="dxa"/>
                                    <w:hideMark/>
                                  </w:tcPr>
                                  <w:p w14:paraId="6D669CDC" w14:textId="77777777" w:rsidR="000107B0" w:rsidRPr="00C718FE" w:rsidRDefault="000107B0" w:rsidP="000107B0">
                                    <w:pPr>
                                      <w:widowControl w:val="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Qua một điểm nằm ngoài một mặt phẳng cho trước có một và chỉ một mặt phẳng song song với mặt phẳng đã cho.</w:t>
                                    </w:r>
                                  </w:p>
                                  <w:p w14:paraId="149C8A5A" w14:textId="77777777" w:rsidR="000107B0" w:rsidRPr="00C718FE" w:rsidRDefault="000107B0" w:rsidP="000107B0">
                                    <w:pPr>
                                      <w:widowControl w:val="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876" w:type="dxa"/>
                                    <w:hideMark/>
                                  </w:tcPr>
                                  <w:p w14:paraId="54745DDC" w14:textId="77777777" w:rsidR="000107B0" w:rsidRPr="00C718FE" w:rsidRDefault="000107B0" w:rsidP="000107B0">
                                    <w:pPr>
                                      <w:widowControl w:val="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6390145D" wp14:editId="79B1E9BF">
                                          <wp:extent cx="1142365" cy="628650"/>
                                          <wp:effectExtent l="0" t="0" r="635" b="0"/>
                                          <wp:docPr id="2124572975" name="Picture 212457297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90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64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148818" cy="632201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09C330AC" w14:textId="2F73E6A4" w:rsidR="000107B0" w:rsidRPr="00C718FE" w:rsidRDefault="000107B0" w:rsidP="00311AFB">
                              <w:pPr>
                                <w:spacing w:before="60" w:after="60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26"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 xml:space="preserve"> Hệ quả:</w:t>
                              </w:r>
                            </w:p>
                            <w:p w14:paraId="4DAC4CE7" w14:textId="191E845A" w:rsidR="000107B0" w:rsidRPr="000107B0" w:rsidRDefault="000107B0" w:rsidP="00311AFB">
                              <w:pPr>
                                <w:spacing w:before="60" w:after="60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</w:rPr>
                              </w:pPr>
                              <w:r w:rsidRPr="000107B0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</w:rPr>
                                <w:sym w:font="Wingdings" w:char="F046"/>
                              </w:r>
                              <w:r w:rsidRPr="000107B0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9C1E34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Hệ quả 1</w:t>
                              </w:r>
                              <w:r w:rsidRPr="000107B0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tbl>
                              <w:tblPr>
                                <w:tblStyle w:val="TableGrid"/>
                                <w:tblW w:w="9279" w:type="dxa"/>
                                <w:tblInd w:w="14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487"/>
                                <w:gridCol w:w="2792"/>
                              </w:tblGrid>
                              <w:tr w:rsidR="000107B0" w:rsidRPr="00C718FE" w14:paraId="2CA663DB" w14:textId="77777777" w:rsidTr="00FC10F4">
                                <w:trPr>
                                  <w:trHeight w:val="1754"/>
                                </w:trPr>
                                <w:tc>
                                  <w:tcPr>
                                    <w:tcW w:w="6487" w:type="dxa"/>
                                    <w:hideMark/>
                                  </w:tcPr>
                                  <w:p w14:paraId="23530B31" w14:textId="2902600F" w:rsidR="000107B0" w:rsidRPr="00C718FE" w:rsidRDefault="000107B0" w:rsidP="000107B0">
                                    <w:pPr>
                                      <w:tabs>
                                        <w:tab w:val="left" w:pos="284"/>
                                        <w:tab w:val="left" w:pos="567"/>
                                        <w:tab w:val="left" w:pos="858"/>
                                        <w:tab w:val="left" w:pos="2268"/>
                                      </w:tabs>
                                      <w:spacing w:before="2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Nếu đường thẳng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065192AB" wp14:editId="02744FE4">
                                          <wp:extent cx="123825" cy="161925"/>
                                          <wp:effectExtent l="0" t="0" r="9525" b="9525"/>
                                          <wp:docPr id="2124572996" name="Picture 212457299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9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65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23825" cy="16192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song song với mặt phẳng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position w:val="-14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43297FEC" wp14:editId="2A1D4D04">
                                          <wp:extent cx="238125" cy="238125"/>
                                          <wp:effectExtent l="0" t="0" r="0" b="9525"/>
                                          <wp:docPr id="2124572995" name="Picture 212457299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92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66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38125" cy="23812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thì trong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position w:val="-14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4120597C" wp14:editId="1115CB62">
                                          <wp:extent cx="238125" cy="238125"/>
                                          <wp:effectExtent l="0" t="0" r="0" b="9525"/>
                                          <wp:docPr id="2124572994" name="Picture 212457299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9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6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38125" cy="23812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có một đường thẳng song song với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0C282035" wp14:editId="7A684E2B">
                                          <wp:extent cx="123825" cy="161925"/>
                                          <wp:effectExtent l="0" t="0" r="9525" b="9525"/>
                                          <wp:docPr id="2124572993" name="Picture 212457299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94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6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23825" cy="16192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và qua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0E8BBB50" wp14:editId="219DB0EC">
                                          <wp:extent cx="123825" cy="161925"/>
                                          <wp:effectExtent l="0" t="0" r="9525" b="9525"/>
                                          <wp:docPr id="2124572992" name="Picture 212457299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95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69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23825" cy="16192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có duy nhất một mặt phẳng song song với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position w:val="-14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399924CD" wp14:editId="4325A8DC">
                                          <wp:extent cx="238125" cy="238125"/>
                                          <wp:effectExtent l="0" t="0" r="0" b="9525"/>
                                          <wp:docPr id="2124572991" name="Picture 212457299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96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0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38125" cy="23812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30789C3C" w14:textId="7E306001" w:rsidR="000107B0" w:rsidRPr="00C718FE" w:rsidRDefault="000107B0" w:rsidP="00311AFB">
                                    <w:pPr>
                                      <w:tabs>
                                        <w:tab w:val="left" w:pos="284"/>
                                        <w:tab w:val="left" w:pos="567"/>
                                        <w:tab w:val="left" w:pos="858"/>
                                        <w:tab w:val="left" w:pos="2268"/>
                                      </w:tabs>
                                      <w:spacing w:before="2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i/>
                                        <w:iCs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Phương pháp chứng minh đường thẳng d song song với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i/>
                                        <w:iCs/>
                                        <w:noProof/>
                                        <w:color w:val="000000" w:themeColor="text1"/>
                                        <w:position w:val="-14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16CBD857" wp14:editId="253741F9">
                                          <wp:extent cx="238125" cy="238125"/>
                                          <wp:effectExtent l="0" t="0" r="0" b="9525"/>
                                          <wp:docPr id="2124572990" name="Picture 212457299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97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1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38125" cy="23812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="00A26898" w:rsidRPr="00C718FE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="00A26898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 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Ta phải chứng minh d thuộc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position w:val="-14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53EAA20E" wp14:editId="6B57E08E">
                                          <wp:extent cx="219075" cy="238125"/>
                                          <wp:effectExtent l="0" t="0" r="9525" b="9525"/>
                                          <wp:docPr id="2124572989" name="Picture 212457298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98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19075" cy="23812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và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position w:val="-14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254E8FE3" wp14:editId="51F2CB4F">
                                          <wp:extent cx="219075" cy="238125"/>
                                          <wp:effectExtent l="0" t="0" r="9525" b="9525"/>
                                          <wp:docPr id="2124572988" name="Picture 212457298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99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3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19075" cy="23812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//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position w:val="-14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6A6E795A" wp14:editId="2B3261DD">
                                          <wp:extent cx="238125" cy="238125"/>
                                          <wp:effectExtent l="0" t="0" r="0" b="9525"/>
                                          <wp:docPr id="2124572987" name="Picture 212457298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00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4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38125" cy="23812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position w:val="-14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46E131E7" wp14:editId="484443DC">
                                          <wp:extent cx="647700" cy="238125"/>
                                          <wp:effectExtent l="0" t="0" r="0" b="9525"/>
                                          <wp:docPr id="2124572986" name="Picture 212457298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0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5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647700" cy="23812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2792" w:type="dxa"/>
                                    <w:hideMark/>
                                  </w:tcPr>
                                  <w:p w14:paraId="1E0E7B8C" w14:textId="77777777" w:rsidR="000107B0" w:rsidRPr="00C718FE" w:rsidRDefault="000107B0" w:rsidP="000107B0">
                                    <w:pPr>
                                      <w:widowControl w:val="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7DEC19B2" wp14:editId="61449489">
                                          <wp:extent cx="1182370" cy="676275"/>
                                          <wp:effectExtent l="0" t="0" r="0" b="0"/>
                                          <wp:docPr id="2124572997" name="Picture 212457299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1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6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184241" cy="67734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153A057A" w14:textId="495AE660" w:rsidR="000107B0" w:rsidRPr="000107B0" w:rsidRDefault="000107B0" w:rsidP="00311AFB">
                              <w:pPr>
                                <w:spacing w:before="60" w:after="60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</w:rPr>
                              </w:pPr>
                              <w:r w:rsidRPr="000107B0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</w:rPr>
                                <w:sym w:font="Wingdings" w:char="F046"/>
                              </w:r>
                              <w:r w:rsidRPr="000107B0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9C1E34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Hệ quả 2</w:t>
                              </w:r>
                              <w:r w:rsidRPr="000107B0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tbl>
                              <w:tblPr>
                                <w:tblStyle w:val="TableGrid"/>
                                <w:tblW w:w="9413" w:type="dxa"/>
                                <w:tblInd w:w="14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94"/>
                                <w:gridCol w:w="3119"/>
                              </w:tblGrid>
                              <w:tr w:rsidR="000107B0" w:rsidRPr="00C718FE" w14:paraId="394D1D99" w14:textId="77777777" w:rsidTr="00A26898">
                                <w:trPr>
                                  <w:trHeight w:val="1104"/>
                                </w:trPr>
                                <w:tc>
                                  <w:tcPr>
                                    <w:tcW w:w="6294" w:type="dxa"/>
                                    <w:hideMark/>
                                  </w:tcPr>
                                  <w:p w14:paraId="4FF64789" w14:textId="741E89F0" w:rsidR="000107B0" w:rsidRPr="00C718FE" w:rsidRDefault="000107B0" w:rsidP="000107B0">
                                    <w:pPr>
                                      <w:tabs>
                                        <w:tab w:val="left" w:pos="284"/>
                                        <w:tab w:val="left" w:pos="567"/>
                                        <w:tab w:val="left" w:pos="858"/>
                                        <w:tab w:val="left" w:pos="2268"/>
                                      </w:tabs>
                                      <w:spacing w:before="2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Hai mặt phẳng phân biệt cùng song song với mặt phẳng thứ ba thì song song với nhau.</w:t>
                                    </w:r>
                                  </w:p>
                                  <w:p w14:paraId="362331EE" w14:textId="77777777" w:rsidR="000107B0" w:rsidRPr="00C718FE" w:rsidRDefault="000107B0" w:rsidP="000107B0">
                                    <w:pPr>
                                      <w:tabs>
                                        <w:tab w:val="left" w:pos="284"/>
                                        <w:tab w:val="left" w:pos="567"/>
                                        <w:tab w:val="left" w:pos="858"/>
                                        <w:tab w:val="left" w:pos="2268"/>
                                      </w:tabs>
                                      <w:spacing w:before="2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119" w:type="dxa"/>
                                    <w:hideMark/>
                                  </w:tcPr>
                                  <w:p w14:paraId="7F3F4528" w14:textId="77777777" w:rsidR="000107B0" w:rsidRPr="00C718FE" w:rsidRDefault="000107B0" w:rsidP="000107B0">
                                    <w:pPr>
                                      <w:widowControl w:val="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5E75390B" wp14:editId="53422A87">
                                          <wp:extent cx="1029970" cy="590550"/>
                                          <wp:effectExtent l="0" t="0" r="0" b="0"/>
                                          <wp:docPr id="2124573044" name="Picture 2124573044" descr="Hình học 11 Bài 4: Hai mặt phẳng song song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21" descr="Hình học 11 Bài 4: Hai mặt phẳng song song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030038" cy="59058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414EF050" w14:textId="4179D9B6" w:rsidR="000107B0" w:rsidRPr="000107B0" w:rsidRDefault="000107B0" w:rsidP="00C718FE">
                              <w:pPr>
                                <w:spacing w:before="60" w:after="60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</w:rPr>
                              </w:pPr>
                              <w:r w:rsidRPr="000107B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0070C0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  <w:r w:rsidRPr="000107B0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</w:rPr>
                                <w:sym w:font="Wingdings" w:char="F046"/>
                              </w:r>
                              <w:r w:rsidRPr="000107B0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9C1E34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Hệ quả 3</w:t>
                              </w:r>
                              <w:r w:rsidRPr="000107B0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70C0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tbl>
                              <w:tblPr>
                                <w:tblStyle w:val="TableGrid"/>
                                <w:tblW w:w="9279" w:type="dxa"/>
                                <w:tblInd w:w="14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04"/>
                                <w:gridCol w:w="3075"/>
                              </w:tblGrid>
                              <w:tr w:rsidR="000107B0" w:rsidRPr="00C718FE" w14:paraId="52540062" w14:textId="77777777" w:rsidTr="000107B0">
                                <w:trPr>
                                  <w:trHeight w:val="1754"/>
                                </w:trPr>
                                <w:tc>
                                  <w:tcPr>
                                    <w:tcW w:w="6204" w:type="dxa"/>
                                    <w:hideMark/>
                                  </w:tcPr>
                                  <w:p w14:paraId="15FAD227" w14:textId="2D073991" w:rsidR="000107B0" w:rsidRPr="00C718FE" w:rsidRDefault="000107B0" w:rsidP="000107B0">
                                    <w:pPr>
                                      <w:tabs>
                                        <w:tab w:val="left" w:pos="284"/>
                                        <w:tab w:val="left" w:pos="567"/>
                                        <w:tab w:val="left" w:pos="858"/>
                                        <w:tab w:val="left" w:pos="2268"/>
                                      </w:tabs>
                                      <w:spacing w:before="2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Cho điểm A không nằm trên mặt phẳng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position w:val="-14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7B9F9307" wp14:editId="33D8752C">
                                          <wp:extent cx="238125" cy="238125"/>
                                          <wp:effectExtent l="0" t="0" r="0" b="9525"/>
                                          <wp:docPr id="2124573043" name="Picture 212457304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15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38125" cy="23812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. Mọi đường thẳng đi qua A và song song với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position w:val="-14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1213D5C1" wp14:editId="1DFC0C81">
                                          <wp:extent cx="238125" cy="238125"/>
                                          <wp:effectExtent l="0" t="0" r="0" b="9525"/>
                                          <wp:docPr id="2124573042" name="Picture 212457304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16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9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38125" cy="23812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đều nằm trong mặt phẳng đi qua A và song song với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position w:val="-14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69787DF6" wp14:editId="4E85430C">
                                          <wp:extent cx="238125" cy="238125"/>
                                          <wp:effectExtent l="0" t="0" r="0" b="9525"/>
                                          <wp:docPr id="2124573041" name="Picture 212457304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17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0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38125" cy="23812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3075" w:type="dxa"/>
                                    <w:hideMark/>
                                  </w:tcPr>
                                  <w:p w14:paraId="525CEF45" w14:textId="77777777" w:rsidR="000107B0" w:rsidRPr="00C718FE" w:rsidRDefault="000107B0" w:rsidP="000107B0">
                                    <w:pPr>
                                      <w:widowControl w:val="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696A06C9" wp14:editId="7E86A8DB">
                                          <wp:extent cx="1231265" cy="679442"/>
                                          <wp:effectExtent l="0" t="0" r="6985" b="0"/>
                                          <wp:docPr id="2124573040" name="Picture 212457304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14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1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237071" cy="68264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45B232EE" w14:textId="6654E8A1" w:rsidR="000107B0" w:rsidRPr="00C718FE" w:rsidRDefault="000107B0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6058C108" w14:textId="77777777" w:rsidR="000107B0" w:rsidRPr="00C718FE" w:rsidRDefault="000107B0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7F23150" w14:textId="77777777" w:rsidR="000107B0" w:rsidRPr="00C718FE" w:rsidRDefault="000107B0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15AA8FF" w14:textId="77777777" w:rsidR="000107B0" w:rsidRPr="00C718FE" w:rsidRDefault="000107B0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E121DCB" w14:textId="77777777" w:rsidR="000107B0" w:rsidRPr="00C718FE" w:rsidRDefault="000107B0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80DE8D0" w14:textId="77777777" w:rsidR="000107B0" w:rsidRPr="00C718FE" w:rsidRDefault="000107B0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A934F9" w14:textId="77777777" w:rsidR="000107B0" w:rsidRPr="00C718FE" w:rsidRDefault="000107B0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124572817" name="Group 2124572817"/>
                        <wpg:cNvGrpSpPr/>
                        <wpg:grpSpPr>
                          <a:xfrm>
                            <a:off x="-6836" y="-46367"/>
                            <a:ext cx="1189359" cy="333375"/>
                            <a:chOff x="-6836" y="-46367"/>
                            <a:chExt cx="1189359" cy="333375"/>
                          </a:xfrm>
                        </wpg:grpSpPr>
                        <wps:wsp>
                          <wps:cNvPr id="2124572818" name="Rectangle: Folded Corner 2124572818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124572819" name="TextBox 5"/>
                          <wps:cNvSpPr txBox="1"/>
                          <wps:spPr>
                            <a:xfrm>
                              <a:off x="-6836" y="-46367"/>
                              <a:ext cx="1168400" cy="33337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E622440" w14:textId="453FE8EA" w:rsidR="000107B0" w:rsidRDefault="000107B0" w:rsidP="00135F4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 w:rsidRPr="00A02514">
                                  <w:rPr>
                                    <w:rFonts w:ascii="Yu Gothic Medium" w:eastAsia="Yu Gothic Medium" w:hAnsi="Yu Gothic Medium" w:cs="Chu Van An" w:hint="eastAsia"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➂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➁➂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2AB1483" id="_x0000_s1080" style="width:507.35pt;height:420.75pt;mso-position-horizontal-relative:char;mso-position-vertical-relative:line" coordorigin="-68,-463" coordsize="64434,534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">
                <v:shape id="Rectangle: Diagonal Corners Rounded 55" o:spid="_x0000_s1081" style="position:absolute;width:64366;height:52971;visibility:visible;mso-wrap-style:square;v-text-anchor:middle" coordsize="6436640,529716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" adj="-11796480,,5400" path="m50164,l6337636,v54678,,99004,44326,99004,99004l6436640,5246999v,27705,-22459,50164,-50164,50164l99004,5297163c44326,5297163,,5252837,,5198159l,50164c,22459,22459,,50164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50164,0;6337636,0;6436640,99004;6436640,5246999;6386476,5297163;99004,5297163;0,5198159;0,50164;50164,0" o:connectangles="0,0,0,0,0,0,0,0,0" textboxrect="0,0,6436640,5297163"/>
                  <v:textbox>
                    <w:txbxContent>
                      <w:p w14:paraId="318C6108" w14:textId="77777777" w:rsidR="000107B0" w:rsidRPr="00C718FE" w:rsidRDefault="000107B0" w:rsidP="00311AFB">
                        <w:pPr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6C063367" w14:textId="77777777" w:rsidR="009C1E34" w:rsidRDefault="009C1E34" w:rsidP="00311AFB">
                        <w:pPr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2EECA67F" w14:textId="06865F64" w:rsidR="000107B0" w:rsidRPr="00C718FE" w:rsidRDefault="000107B0" w:rsidP="00311AFB">
                        <w:pPr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sym w:font="Wingdings" w:char="F0B2"/>
                        </w:r>
                        <w:r w:rsidRPr="00C718FE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t xml:space="preserve"> Định lý</w:t>
                        </w:r>
                        <w:r w:rsidRPr="00C718FE">
                          <w:rPr>
                            <w:rFonts w:ascii="Chu Van An" w:eastAsia="Times New Rom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C718FE">
                          <w:rPr>
                            <w:rFonts w:ascii="MS Mincho" w:eastAsia="MS Mincho" w:hAnsi="MS Mincho" w:cs="MS Mincho" w:hint="eastAsia"/>
                            <w:color w:val="0000CC"/>
                            <w:sz w:val="24"/>
                            <w:szCs w:val="24"/>
                          </w:rPr>
                          <w:t>➋</w:t>
                        </w:r>
                        <w:r w:rsidRPr="00C718FE">
                          <w:rPr>
                            <w:rFonts w:ascii="Chu Van An" w:eastAsia="Times New Rom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: </w:t>
                        </w:r>
                        <w:r w:rsidRPr="00C718FE">
                          <w:rPr>
                            <w:rFonts w:ascii="Chu Van An" w:hAnsi="Chu Van An" w:cs="Chu Van An"/>
                            <w:b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tbl>
                        <w:tblPr>
                          <w:tblStyle w:val="TableGrid"/>
                          <w:tblW w:w="8679" w:type="dxa"/>
                          <w:tblInd w:w="576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803"/>
                          <w:gridCol w:w="2876"/>
                        </w:tblGrid>
                        <w:tr w:rsidR="000107B0" w:rsidRPr="00C718FE" w14:paraId="0F419F7C" w14:textId="77777777" w:rsidTr="000107B0">
                          <w:trPr>
                            <w:trHeight w:val="1392"/>
                          </w:trPr>
                          <w:tc>
                            <w:tcPr>
                              <w:tcW w:w="5803" w:type="dxa"/>
                              <w:hideMark/>
                            </w:tcPr>
                            <w:p w14:paraId="6D669CDC" w14:textId="77777777" w:rsidR="000107B0" w:rsidRPr="00C718FE" w:rsidRDefault="000107B0" w:rsidP="000107B0">
                              <w:pPr>
                                <w:widowControl w:val="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>Qua một điểm nằm ngoài một mặt phẳng cho trước có một và chỉ một mặt phẳng song song với mặt phẳng đã cho.</w:t>
                              </w:r>
                            </w:p>
                            <w:p w14:paraId="149C8A5A" w14:textId="77777777" w:rsidR="000107B0" w:rsidRPr="00C718FE" w:rsidRDefault="000107B0" w:rsidP="000107B0">
                              <w:pPr>
                                <w:widowControl w:val="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2876" w:type="dxa"/>
                              <w:hideMark/>
                            </w:tcPr>
                            <w:p w14:paraId="54745DDC" w14:textId="77777777" w:rsidR="000107B0" w:rsidRPr="00C718FE" w:rsidRDefault="000107B0" w:rsidP="000107B0">
                              <w:pPr>
                                <w:widowControl w:val="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390145D" wp14:editId="79B1E9BF">
                                    <wp:extent cx="1142365" cy="628650"/>
                                    <wp:effectExtent l="0" t="0" r="635" b="0"/>
                                    <wp:docPr id="2124572975" name="Picture 212457297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9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48818" cy="63220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09C330AC" w14:textId="2F73E6A4" w:rsidR="000107B0" w:rsidRPr="00C718FE" w:rsidRDefault="000107B0" w:rsidP="00311AFB">
                        <w:pPr>
                          <w:spacing w:before="60" w:after="60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sym w:font="Wingdings" w:char="F026"/>
                        </w:r>
                        <w:r w:rsidRPr="00C718FE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t xml:space="preserve"> Hệ quả:</w:t>
                        </w:r>
                      </w:p>
                      <w:p w14:paraId="4DAC4CE7" w14:textId="191E845A" w:rsidR="000107B0" w:rsidRPr="000107B0" w:rsidRDefault="000107B0" w:rsidP="00311AFB">
                        <w:pPr>
                          <w:spacing w:before="60" w:after="60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color w:val="0070C0"/>
                            <w:sz w:val="24"/>
                            <w:szCs w:val="24"/>
                          </w:rPr>
                        </w:pPr>
                        <w:r w:rsidRPr="000107B0">
                          <w:rPr>
                            <w:rFonts w:ascii="Chu Van An" w:hAnsi="Chu Van An" w:cs="Chu Van An"/>
                            <w:b/>
                            <w:bCs/>
                            <w:color w:val="0070C0"/>
                            <w:sz w:val="24"/>
                            <w:szCs w:val="24"/>
                          </w:rPr>
                          <w:sym w:font="Wingdings" w:char="F046"/>
                        </w:r>
                        <w:r w:rsidRPr="000107B0">
                          <w:rPr>
                            <w:rFonts w:ascii="Chu Van An" w:hAnsi="Chu Van An" w:cs="Chu Van An"/>
                            <w:b/>
                            <w:bCs/>
                            <w:color w:val="0070C0"/>
                            <w:sz w:val="24"/>
                            <w:szCs w:val="24"/>
                          </w:rPr>
                          <w:t xml:space="preserve"> </w:t>
                        </w:r>
                        <w:r w:rsidRPr="009C1E34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  <w:t>Hệ quả 1</w:t>
                        </w:r>
                        <w:r w:rsidRPr="000107B0">
                          <w:rPr>
                            <w:rFonts w:ascii="Chu Van An" w:hAnsi="Chu Van An" w:cs="Chu Van An"/>
                            <w:b/>
                            <w:bCs/>
                            <w:color w:val="0070C0"/>
                            <w:sz w:val="24"/>
                            <w:szCs w:val="24"/>
                          </w:rPr>
                          <w:t>:</w:t>
                        </w:r>
                      </w:p>
                      <w:tbl>
                        <w:tblPr>
                          <w:tblStyle w:val="TableGrid"/>
                          <w:tblW w:w="9279" w:type="dxa"/>
                          <w:tblInd w:w="14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487"/>
                          <w:gridCol w:w="2792"/>
                        </w:tblGrid>
                        <w:tr w:rsidR="000107B0" w:rsidRPr="00C718FE" w14:paraId="2CA663DB" w14:textId="77777777" w:rsidTr="00FC10F4">
                          <w:trPr>
                            <w:trHeight w:val="1754"/>
                          </w:trPr>
                          <w:tc>
                            <w:tcPr>
                              <w:tcW w:w="6487" w:type="dxa"/>
                              <w:hideMark/>
                            </w:tcPr>
                            <w:p w14:paraId="23530B31" w14:textId="2902600F" w:rsidR="000107B0" w:rsidRPr="00C718FE" w:rsidRDefault="000107B0" w:rsidP="000107B0">
                              <w:pPr>
                                <w:tabs>
                                  <w:tab w:val="left" w:pos="284"/>
                                  <w:tab w:val="left" w:pos="567"/>
                                  <w:tab w:val="left" w:pos="858"/>
                                  <w:tab w:val="left" w:pos="2268"/>
                                </w:tabs>
                                <w:spacing w:before="2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Nếu đường thẳng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65192AB" wp14:editId="02744FE4">
                                    <wp:extent cx="123825" cy="161925"/>
                                    <wp:effectExtent l="0" t="0" r="9525" b="9525"/>
                                    <wp:docPr id="2124572996" name="Picture 212457299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9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382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song song với mặt phẳng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3297FEC" wp14:editId="2A1D4D04">
                                    <wp:extent cx="238125" cy="238125"/>
                                    <wp:effectExtent l="0" t="0" r="0" b="9525"/>
                                    <wp:docPr id="2124572995" name="Picture 212457299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9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812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thì trong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120597C" wp14:editId="1115CB62">
                                    <wp:extent cx="238125" cy="238125"/>
                                    <wp:effectExtent l="0" t="0" r="0" b="9525"/>
                                    <wp:docPr id="2124572994" name="Picture 212457299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9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812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có một đường thẳng song song với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C282035" wp14:editId="7A684E2B">
                                    <wp:extent cx="123825" cy="161925"/>
                                    <wp:effectExtent l="0" t="0" r="9525" b="9525"/>
                                    <wp:docPr id="2124572993" name="Picture 212457299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9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382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và qua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E8BBB50" wp14:editId="219DB0EC">
                                    <wp:extent cx="123825" cy="161925"/>
                                    <wp:effectExtent l="0" t="0" r="9525" b="9525"/>
                                    <wp:docPr id="2124572992" name="Picture 212457299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9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382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có duy nhất một mặt phẳng song song với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99924CD" wp14:editId="4325A8DC">
                                    <wp:extent cx="238125" cy="238125"/>
                                    <wp:effectExtent l="0" t="0" r="0" b="9525"/>
                                    <wp:docPr id="2124572991" name="Picture 212457299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9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812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30789C3C" w14:textId="7E306001" w:rsidR="000107B0" w:rsidRPr="00C718FE" w:rsidRDefault="000107B0" w:rsidP="00311AFB">
                              <w:pPr>
                                <w:tabs>
                                  <w:tab w:val="left" w:pos="284"/>
                                  <w:tab w:val="left" w:pos="567"/>
                                  <w:tab w:val="left" w:pos="858"/>
                                  <w:tab w:val="left" w:pos="2268"/>
                                </w:tabs>
                                <w:spacing w:before="2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i/>
                                  <w:iCs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Phương pháp chứng minh đường thẳng d song song với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i/>
                                  <w:iCs/>
                                  <w:noProof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6CBD857" wp14:editId="253741F9">
                                    <wp:extent cx="238125" cy="238125"/>
                                    <wp:effectExtent l="0" t="0" r="0" b="9525"/>
                                    <wp:docPr id="2124572990" name="Picture 212457299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9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812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="00A26898" w:rsidRPr="00C718FE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="00A26898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Ta phải chứng minh d thuộc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3EAA20E" wp14:editId="6B57E08E">
                                    <wp:extent cx="219075" cy="238125"/>
                                    <wp:effectExtent l="0" t="0" r="9525" b="9525"/>
                                    <wp:docPr id="2124572989" name="Picture 212457298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9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1907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54E8FE3" wp14:editId="51F2CB4F">
                                    <wp:extent cx="219075" cy="238125"/>
                                    <wp:effectExtent l="0" t="0" r="9525" b="9525"/>
                                    <wp:docPr id="2124572988" name="Picture 212457298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9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1907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//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A6E795A" wp14:editId="2B3261DD">
                                    <wp:extent cx="238125" cy="238125"/>
                                    <wp:effectExtent l="0" t="0" r="0" b="9525"/>
                                    <wp:docPr id="2124572987" name="Picture 212457298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0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812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6E131E7" wp14:editId="484443DC">
                                    <wp:extent cx="647700" cy="238125"/>
                                    <wp:effectExtent l="0" t="0" r="0" b="9525"/>
                                    <wp:docPr id="2124572986" name="Picture 212457298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0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47700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2792" w:type="dxa"/>
                              <w:hideMark/>
                            </w:tcPr>
                            <w:p w14:paraId="1E0E7B8C" w14:textId="77777777" w:rsidR="000107B0" w:rsidRPr="00C718FE" w:rsidRDefault="000107B0" w:rsidP="000107B0">
                              <w:pPr>
                                <w:widowControl w:val="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DEC19B2" wp14:editId="61449489">
                                    <wp:extent cx="1182370" cy="676275"/>
                                    <wp:effectExtent l="0" t="0" r="0" b="0"/>
                                    <wp:docPr id="2124572997" name="Picture 212457299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1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84241" cy="67734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153A057A" w14:textId="495AE660" w:rsidR="000107B0" w:rsidRPr="000107B0" w:rsidRDefault="000107B0" w:rsidP="00311AFB">
                        <w:pPr>
                          <w:spacing w:before="60" w:after="60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color w:val="0070C0"/>
                            <w:sz w:val="24"/>
                            <w:szCs w:val="24"/>
                          </w:rPr>
                        </w:pPr>
                        <w:r w:rsidRPr="000107B0">
                          <w:rPr>
                            <w:rFonts w:ascii="Chu Van An" w:hAnsi="Chu Van An" w:cs="Chu Van An"/>
                            <w:b/>
                            <w:bCs/>
                            <w:color w:val="0070C0"/>
                            <w:sz w:val="24"/>
                            <w:szCs w:val="24"/>
                          </w:rPr>
                          <w:sym w:font="Wingdings" w:char="F046"/>
                        </w:r>
                        <w:r w:rsidRPr="000107B0">
                          <w:rPr>
                            <w:rFonts w:ascii="Chu Van An" w:hAnsi="Chu Van An" w:cs="Chu Van An"/>
                            <w:b/>
                            <w:bCs/>
                            <w:color w:val="0070C0"/>
                            <w:sz w:val="24"/>
                            <w:szCs w:val="24"/>
                          </w:rPr>
                          <w:t xml:space="preserve"> </w:t>
                        </w:r>
                        <w:r w:rsidRPr="009C1E34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  <w:t>Hệ quả 2</w:t>
                        </w:r>
                        <w:r w:rsidRPr="000107B0">
                          <w:rPr>
                            <w:rFonts w:ascii="Chu Van An" w:hAnsi="Chu Van An" w:cs="Chu Van An"/>
                            <w:b/>
                            <w:bCs/>
                            <w:color w:val="0070C0"/>
                            <w:sz w:val="24"/>
                            <w:szCs w:val="24"/>
                          </w:rPr>
                          <w:t>:</w:t>
                        </w:r>
                      </w:p>
                      <w:tbl>
                        <w:tblPr>
                          <w:tblStyle w:val="TableGrid"/>
                          <w:tblW w:w="9413" w:type="dxa"/>
                          <w:tblInd w:w="14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94"/>
                          <w:gridCol w:w="3119"/>
                        </w:tblGrid>
                        <w:tr w:rsidR="000107B0" w:rsidRPr="00C718FE" w14:paraId="394D1D99" w14:textId="77777777" w:rsidTr="00A26898">
                          <w:trPr>
                            <w:trHeight w:val="1104"/>
                          </w:trPr>
                          <w:tc>
                            <w:tcPr>
                              <w:tcW w:w="6294" w:type="dxa"/>
                              <w:hideMark/>
                            </w:tcPr>
                            <w:p w14:paraId="4FF64789" w14:textId="741E89F0" w:rsidR="000107B0" w:rsidRPr="00C718FE" w:rsidRDefault="000107B0" w:rsidP="000107B0">
                              <w:pPr>
                                <w:tabs>
                                  <w:tab w:val="left" w:pos="284"/>
                                  <w:tab w:val="left" w:pos="567"/>
                                  <w:tab w:val="left" w:pos="858"/>
                                  <w:tab w:val="left" w:pos="2268"/>
                                </w:tabs>
                                <w:spacing w:before="2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>Hai mặt phẳng phân biệt cùng song song với mặt phẳng thứ ba thì song song với nhau.</w:t>
                              </w:r>
                            </w:p>
                            <w:p w14:paraId="362331EE" w14:textId="77777777" w:rsidR="000107B0" w:rsidRPr="00C718FE" w:rsidRDefault="000107B0" w:rsidP="000107B0">
                              <w:pPr>
                                <w:tabs>
                                  <w:tab w:val="left" w:pos="284"/>
                                  <w:tab w:val="left" w:pos="567"/>
                                  <w:tab w:val="left" w:pos="858"/>
                                  <w:tab w:val="left" w:pos="2268"/>
                                </w:tabs>
                                <w:spacing w:before="2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119" w:type="dxa"/>
                              <w:hideMark/>
                            </w:tcPr>
                            <w:p w14:paraId="7F3F4528" w14:textId="77777777" w:rsidR="000107B0" w:rsidRPr="00C718FE" w:rsidRDefault="000107B0" w:rsidP="000107B0">
                              <w:pPr>
                                <w:widowControl w:val="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E75390B" wp14:editId="53422A87">
                                    <wp:extent cx="1029970" cy="590550"/>
                                    <wp:effectExtent l="0" t="0" r="0" b="0"/>
                                    <wp:docPr id="2124573044" name="Picture 2124573044" descr="Hình học 11 Bài 4: Hai mặt phẳng song son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21" descr="Hình học 11 Bài 4: Hai mặt phẳng song song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030038" cy="59058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414EF050" w14:textId="4179D9B6" w:rsidR="000107B0" w:rsidRPr="000107B0" w:rsidRDefault="000107B0" w:rsidP="00C718FE">
                        <w:pPr>
                          <w:spacing w:before="60" w:after="60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color w:val="0070C0"/>
                            <w:sz w:val="24"/>
                            <w:szCs w:val="24"/>
                          </w:rPr>
                        </w:pPr>
                        <w:r w:rsidRPr="000107B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0070C0"/>
                            <w:kern w:val="24"/>
                            <w:sz w:val="24"/>
                            <w:szCs w:val="24"/>
                          </w:rPr>
                          <w:t> </w:t>
                        </w:r>
                        <w:r w:rsidRPr="000107B0">
                          <w:rPr>
                            <w:rFonts w:ascii="Chu Van An" w:hAnsi="Chu Van An" w:cs="Chu Van An"/>
                            <w:b/>
                            <w:bCs/>
                            <w:color w:val="0070C0"/>
                            <w:sz w:val="24"/>
                            <w:szCs w:val="24"/>
                          </w:rPr>
                          <w:sym w:font="Wingdings" w:char="F046"/>
                        </w:r>
                        <w:r w:rsidRPr="000107B0">
                          <w:rPr>
                            <w:rFonts w:ascii="Chu Van An" w:hAnsi="Chu Van An" w:cs="Chu Van An"/>
                            <w:b/>
                            <w:bCs/>
                            <w:color w:val="0070C0"/>
                            <w:sz w:val="24"/>
                            <w:szCs w:val="24"/>
                          </w:rPr>
                          <w:t xml:space="preserve"> </w:t>
                        </w:r>
                        <w:r w:rsidRPr="009C1E34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  <w:t>Hệ quả 3</w:t>
                        </w:r>
                        <w:r w:rsidRPr="000107B0">
                          <w:rPr>
                            <w:rFonts w:ascii="Chu Van An" w:hAnsi="Chu Van An" w:cs="Chu Van An"/>
                            <w:b/>
                            <w:bCs/>
                            <w:color w:val="0070C0"/>
                            <w:sz w:val="24"/>
                            <w:szCs w:val="24"/>
                          </w:rPr>
                          <w:t>:</w:t>
                        </w:r>
                      </w:p>
                      <w:tbl>
                        <w:tblPr>
                          <w:tblStyle w:val="TableGrid"/>
                          <w:tblW w:w="9279" w:type="dxa"/>
                          <w:tblInd w:w="14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04"/>
                          <w:gridCol w:w="3075"/>
                        </w:tblGrid>
                        <w:tr w:rsidR="000107B0" w:rsidRPr="00C718FE" w14:paraId="52540062" w14:textId="77777777" w:rsidTr="000107B0">
                          <w:trPr>
                            <w:trHeight w:val="1754"/>
                          </w:trPr>
                          <w:tc>
                            <w:tcPr>
                              <w:tcW w:w="6204" w:type="dxa"/>
                              <w:hideMark/>
                            </w:tcPr>
                            <w:p w14:paraId="15FAD227" w14:textId="2D073991" w:rsidR="000107B0" w:rsidRPr="00C718FE" w:rsidRDefault="000107B0" w:rsidP="000107B0">
                              <w:pPr>
                                <w:tabs>
                                  <w:tab w:val="left" w:pos="284"/>
                                  <w:tab w:val="left" w:pos="567"/>
                                  <w:tab w:val="left" w:pos="858"/>
                                  <w:tab w:val="left" w:pos="2268"/>
                                </w:tabs>
                                <w:spacing w:before="2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Cho điểm A không nằm trên mặt phẳng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B9F9307" wp14:editId="33D8752C">
                                    <wp:extent cx="238125" cy="238125"/>
                                    <wp:effectExtent l="0" t="0" r="0" b="9525"/>
                                    <wp:docPr id="2124573043" name="Picture 212457304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1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812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. Mọi đường thẳng đi qua A và song song với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213D5C1" wp14:editId="1DFC0C81">
                                    <wp:extent cx="238125" cy="238125"/>
                                    <wp:effectExtent l="0" t="0" r="0" b="9525"/>
                                    <wp:docPr id="2124573042" name="Picture 212457304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1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812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đều nằm trong mặt phẳng đi qua A và song song với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9787DF6" wp14:editId="4E85430C">
                                    <wp:extent cx="238125" cy="238125"/>
                                    <wp:effectExtent l="0" t="0" r="0" b="9525"/>
                                    <wp:docPr id="2124573041" name="Picture 212457304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1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812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3075" w:type="dxa"/>
                              <w:hideMark/>
                            </w:tcPr>
                            <w:p w14:paraId="525CEF45" w14:textId="77777777" w:rsidR="000107B0" w:rsidRPr="00C718FE" w:rsidRDefault="000107B0" w:rsidP="000107B0">
                              <w:pPr>
                                <w:widowControl w:val="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96A06C9" wp14:editId="7E86A8DB">
                                    <wp:extent cx="1231265" cy="679442"/>
                                    <wp:effectExtent l="0" t="0" r="6985" b="0"/>
                                    <wp:docPr id="2124573040" name="Picture 212457304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1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37071" cy="68264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45B232EE" w14:textId="6654E8A1" w:rsidR="000107B0" w:rsidRPr="00C718FE" w:rsidRDefault="000107B0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6058C108" w14:textId="77777777" w:rsidR="000107B0" w:rsidRPr="00C718FE" w:rsidRDefault="000107B0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7F23150" w14:textId="77777777" w:rsidR="000107B0" w:rsidRPr="00C718FE" w:rsidRDefault="000107B0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15AA8FF" w14:textId="77777777" w:rsidR="000107B0" w:rsidRPr="00C718FE" w:rsidRDefault="000107B0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E121DCB" w14:textId="77777777" w:rsidR="000107B0" w:rsidRPr="00C718FE" w:rsidRDefault="000107B0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80DE8D0" w14:textId="77777777" w:rsidR="000107B0" w:rsidRPr="00C718FE" w:rsidRDefault="000107B0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A934F9" w14:textId="77777777" w:rsidR="000107B0" w:rsidRPr="00C718FE" w:rsidRDefault="000107B0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124572817" o:spid="_x0000_s1082" style="position:absolute;left:-68;top:-463;width:11893;height:3333" coordorigin="-68,-463" coordsize="11893,33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">
                  <v:shape id="Rectangle: Folded Corner 2124572818" o:spid="_x0000_s1083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68;top:-463;width:11683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" filled="f" stroked="f">
                    <v:textbox>
                      <w:txbxContent>
                        <w:p w14:paraId="3E622440" w14:textId="453FE8EA" w:rsidR="000107B0" w:rsidRDefault="000107B0" w:rsidP="00135F4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 w:rsidRPr="00A02514">
                            <w:rPr>
                              <w:rFonts w:ascii="Yu Gothic Medium" w:eastAsia="Yu Gothic Medium" w:hAnsi="Yu Gothic Medium" w:cs="Chu Van An" w:hint="eastAsia"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➂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➁➂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3297BDA" w14:textId="5F17B02E" w:rsidR="00C718FE" w:rsidRPr="00E51CF0" w:rsidRDefault="00C718FE" w:rsidP="00C718FE">
      <w:pPr>
        <w:spacing w:line="240" w:lineRule="auto"/>
        <w:ind w:firstLine="426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C00CDA6" wp14:editId="7CDA74A4">
                <wp:extent cx="6436623" cy="1951175"/>
                <wp:effectExtent l="0" t="0" r="21590" b="11430"/>
                <wp:docPr id="2124572808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3" cy="1951175"/>
                          <a:chOff x="-22234" y="-704"/>
                          <a:chExt cx="6482336" cy="1777042"/>
                        </a:xfrm>
                      </wpg:grpSpPr>
                      <wps:wsp>
                        <wps:cNvPr id="2124572809" name="Rectangle: Diagonal Corners Rounded 244"/>
                        <wps:cNvSpPr/>
                        <wps:spPr>
                          <a:xfrm>
                            <a:off x="-19" y="5"/>
                            <a:ext cx="6460121" cy="1776333"/>
                          </a:xfrm>
                          <a:prstGeom prst="round2DiagRect">
                            <a:avLst>
                              <a:gd name="adj1" fmla="val 947"/>
                              <a:gd name="adj2" fmla="val 6581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193A707" w14:textId="77777777" w:rsidR="000107B0" w:rsidRPr="00C718FE" w:rsidRDefault="000107B0" w:rsidP="00BD2C5B">
                              <w:pPr>
                                <w:tabs>
                                  <w:tab w:val="left" w:pos="284"/>
                                  <w:tab w:val="left" w:pos="567"/>
                                  <w:tab w:val="left" w:pos="858"/>
                                  <w:tab w:val="left" w:pos="2268"/>
                                </w:tabs>
                                <w:spacing w:before="20" w:after="0" w:line="240" w:lineRule="auto"/>
                                <w:ind w:right="163"/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</w:p>
                            <w:p w14:paraId="043BB78E" w14:textId="77777777" w:rsidR="00BD2C5B" w:rsidRDefault="00BD2C5B" w:rsidP="00C718FE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5157425B" w14:textId="6C7B444E" w:rsidR="000107B0" w:rsidRPr="00C718FE" w:rsidRDefault="000107B0" w:rsidP="00C718FE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C718FE"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718F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Định lý</w:t>
                              </w:r>
                              <w:r w:rsidRPr="00C718FE"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718FE">
                                <w:rPr>
                                  <w:rFonts w:ascii="MS Mincho" w:eastAsia="MS Mincho" w:hAnsi="MS Mincho" w:cs="MS Mincho" w:hint="eastAsia"/>
                                  <w:color w:val="0000CC"/>
                                  <w:sz w:val="24"/>
                                  <w:szCs w:val="24"/>
                                </w:rPr>
                                <w:t>➌</w:t>
                              </w:r>
                              <w:r w:rsidRPr="00C718FE"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tbl>
                              <w:tblPr>
                                <w:tblStyle w:val="TableGrid"/>
                                <w:tblW w:w="8922" w:type="dxa"/>
                                <w:tblInd w:w="284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28"/>
                                <w:gridCol w:w="2694"/>
                              </w:tblGrid>
                              <w:tr w:rsidR="000107B0" w:rsidRPr="00C718FE" w14:paraId="1E594B81" w14:textId="77777777" w:rsidTr="000107B0">
                                <w:trPr>
                                  <w:trHeight w:val="1392"/>
                                </w:trPr>
                                <w:tc>
                                  <w:tcPr>
                                    <w:tcW w:w="6228" w:type="dxa"/>
                                    <w:hideMark/>
                                  </w:tcPr>
                                  <w:p w14:paraId="149B7805" w14:textId="77777777" w:rsidR="000107B0" w:rsidRPr="00C718FE" w:rsidRDefault="000107B0" w:rsidP="000107B0">
                                    <w:pPr>
                                      <w:tabs>
                                        <w:tab w:val="left" w:pos="284"/>
                                        <w:tab w:val="left" w:pos="567"/>
                                        <w:tab w:val="left" w:pos="858"/>
                                        <w:tab w:val="left" w:pos="2268"/>
                                      </w:tabs>
                                      <w:spacing w:before="20"/>
                                      <w:ind w:right="163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pacing w:val="-6"/>
                                        <w:sz w:val="24"/>
                                        <w:szCs w:val="24"/>
                                      </w:rPr>
                                    </w:pP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9F"/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Cho hai mặt phẳng song song. Nếu một mặt phẳng cắt mặt phẳng này thì cũng cắt mặt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pacing w:val="-6"/>
                                        <w:sz w:val="24"/>
                                        <w:szCs w:val="24"/>
                                      </w:rPr>
                                      <w:t>phẳng kia và hai giao tuyến song song với nhau.</w:t>
                                    </w:r>
                                  </w:p>
                                  <w:p w14:paraId="2B581B7A" w14:textId="77777777" w:rsidR="000107B0" w:rsidRPr="00C718FE" w:rsidRDefault="000107B0" w:rsidP="000107B0">
                                    <w:pPr>
                                      <w:tabs>
                                        <w:tab w:val="left" w:pos="284"/>
                                        <w:tab w:val="left" w:pos="567"/>
                                        <w:tab w:val="left" w:pos="858"/>
                                        <w:tab w:val="left" w:pos="2268"/>
                                      </w:tabs>
                                      <w:spacing w:before="20"/>
                                      <w:ind w:right="163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9F"/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Hệ quả: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Hai mặt phẳng song song chắn trên hai cát </w:t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pacing w:val="-6"/>
                                        <w:sz w:val="24"/>
                                        <w:szCs w:val="24"/>
                                      </w:rPr>
                                      <w:t>tuyến song song những đoạn thẳng bằng nhau.</w:t>
                                    </w:r>
                                  </w:p>
                                  <w:p w14:paraId="6E22F1FB" w14:textId="77777777" w:rsidR="000107B0" w:rsidRPr="00C718FE" w:rsidRDefault="000107B0" w:rsidP="000107B0">
                                    <w:pPr>
                                      <w:tabs>
                                        <w:tab w:val="left" w:pos="284"/>
                                        <w:tab w:val="left" w:pos="567"/>
                                        <w:tab w:val="left" w:pos="858"/>
                                        <w:tab w:val="left" w:pos="2268"/>
                                      </w:tabs>
                                      <w:spacing w:before="20"/>
                                      <w:ind w:right="163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4DAA2225" w14:textId="77777777" w:rsidR="000107B0" w:rsidRPr="00C718FE" w:rsidRDefault="000107B0" w:rsidP="000107B0">
                                    <w:pPr>
                                      <w:widowControl w:val="0"/>
                                      <w:ind w:left="-396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694" w:type="dxa"/>
                                    <w:hideMark/>
                                  </w:tcPr>
                                  <w:p w14:paraId="12ECB7F1" w14:textId="77777777" w:rsidR="000107B0" w:rsidRPr="00C718FE" w:rsidRDefault="000107B0" w:rsidP="000107B0">
                                    <w:pPr>
                                      <w:widowControl w:val="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62B25B1E" wp14:editId="68901D74">
                                          <wp:extent cx="1181100" cy="1161415"/>
                                          <wp:effectExtent l="0" t="0" r="0" b="635"/>
                                          <wp:docPr id="2124573055" name="Picture 212457305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27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181424" cy="1161734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4FF863F0" w14:textId="77777777" w:rsidR="000107B0" w:rsidRPr="00C718FE" w:rsidRDefault="000107B0" w:rsidP="00C718FE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  <w:p w14:paraId="12DC5283" w14:textId="77777777" w:rsidR="000107B0" w:rsidRPr="00C718FE" w:rsidRDefault="000107B0" w:rsidP="00C718F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95620A4" w14:textId="77777777" w:rsidR="000107B0" w:rsidRPr="00C718FE" w:rsidRDefault="000107B0" w:rsidP="00C718F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2EFE21" w14:textId="77777777" w:rsidR="000107B0" w:rsidRPr="00C718FE" w:rsidRDefault="000107B0" w:rsidP="00C718F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DD82DEC" w14:textId="77777777" w:rsidR="000107B0" w:rsidRPr="00C718FE" w:rsidRDefault="000107B0" w:rsidP="00C718F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1966B331" w14:textId="77777777" w:rsidR="000107B0" w:rsidRPr="00C718FE" w:rsidRDefault="000107B0" w:rsidP="00C718F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3F52D67" w14:textId="77777777" w:rsidR="000107B0" w:rsidRPr="00C718FE" w:rsidRDefault="000107B0" w:rsidP="00C718F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FDB90A6" w14:textId="77777777" w:rsidR="000107B0" w:rsidRPr="00C718FE" w:rsidRDefault="000107B0" w:rsidP="00C718F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5490E0A" w14:textId="77777777" w:rsidR="000107B0" w:rsidRPr="00C718FE" w:rsidRDefault="000107B0" w:rsidP="00C718F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EAC7864" w14:textId="77777777" w:rsidR="000107B0" w:rsidRPr="00C718FE" w:rsidRDefault="000107B0" w:rsidP="00C718F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993573C" w14:textId="77777777" w:rsidR="000107B0" w:rsidRPr="00C718FE" w:rsidRDefault="000107B0" w:rsidP="00C718F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86A0DE" w14:textId="77777777" w:rsidR="000107B0" w:rsidRPr="00C718FE" w:rsidRDefault="000107B0" w:rsidP="00C718F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BD63917" w14:textId="77777777" w:rsidR="000107B0" w:rsidRPr="00C718FE" w:rsidRDefault="000107B0" w:rsidP="00C718F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4591C65" w14:textId="77777777" w:rsidR="000107B0" w:rsidRPr="00C718FE" w:rsidRDefault="000107B0" w:rsidP="00C718F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9A31DE4" w14:textId="77777777" w:rsidR="000107B0" w:rsidRPr="00C718FE" w:rsidRDefault="000107B0" w:rsidP="00C718F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1BE8D71" w14:textId="77777777" w:rsidR="000107B0" w:rsidRPr="00C718FE" w:rsidRDefault="000107B0" w:rsidP="00C718F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124572810" name="Group 2124572810"/>
                        <wpg:cNvGrpSpPr/>
                        <wpg:grpSpPr>
                          <a:xfrm>
                            <a:off x="-22234" y="-704"/>
                            <a:ext cx="1199213" cy="304800"/>
                            <a:chOff x="-22234" y="-704"/>
                            <a:chExt cx="1199213" cy="304800"/>
                          </a:xfrm>
                        </wpg:grpSpPr>
                        <wps:wsp>
                          <wps:cNvPr id="2124572811" name="Rectangle: Folded Corner 246"/>
                          <wps:cNvSpPr/>
                          <wps:spPr>
                            <a:xfrm>
                              <a:off x="13538" y="10424"/>
                              <a:ext cx="1163441" cy="29367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124572812" name="TextBox 5"/>
                          <wps:cNvSpPr txBox="1"/>
                          <wps:spPr>
                            <a:xfrm>
                              <a:off x="-22234" y="-704"/>
                              <a:ext cx="1128717" cy="266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529A817" w14:textId="2CDB0199" w:rsidR="000107B0" w:rsidRDefault="000107B0" w:rsidP="00C718F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④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C00CDA6" id="_x0000_s1085" style="width:506.8pt;height:153.65pt;mso-position-horizontal-relative:char;mso-position-vertical-relative:line" coordorigin="-222,-7" coordsize="64823,177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">
                <v:shape id="Rectangle: Diagonal Corners Rounded 244" o:spid="_x0000_s1086" style="position:absolute;width:64601;height:17763;visibility:visible;mso-wrap-style:square;v-text-anchor:middle" coordsize="6460121,177633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" adj="-11796480,,5400" path="m16822,l6343221,v64562,,116900,52338,116900,116900l6460121,1759511v,9291,-7531,16822,-16822,16822l116900,1776333c52338,1776333,,1723995,,1659433l,16822c,7531,7531,,16822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6822,0;6343221,0;6460121,116900;6460121,1759511;6443299,1776333;116900,1776333;0,1659433;0,16822;16822,0" o:connectangles="0,0,0,0,0,0,0,0,0" textboxrect="0,0,6460121,1776333"/>
                  <v:textbox>
                    <w:txbxContent>
                      <w:p w14:paraId="1193A707" w14:textId="77777777" w:rsidR="000107B0" w:rsidRPr="00C718FE" w:rsidRDefault="000107B0" w:rsidP="00BD2C5B">
                        <w:pPr>
                          <w:tabs>
                            <w:tab w:val="left" w:pos="284"/>
                            <w:tab w:val="left" w:pos="567"/>
                            <w:tab w:val="left" w:pos="858"/>
                            <w:tab w:val="left" w:pos="2268"/>
                          </w:tabs>
                          <w:spacing w:before="20" w:after="0" w:line="240" w:lineRule="auto"/>
                          <w:ind w:right="163"/>
                          <w:jc w:val="both"/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</w:pP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</w:p>
                      <w:p w14:paraId="043BB78E" w14:textId="77777777" w:rsidR="00BD2C5B" w:rsidRDefault="00BD2C5B" w:rsidP="00C718FE">
                        <w:pPr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5157425B" w14:textId="6C7B444E" w:rsidR="000107B0" w:rsidRPr="00C718FE" w:rsidRDefault="000107B0" w:rsidP="00C718FE">
                        <w:pPr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color w:val="0000CC"/>
                            <w:sz w:val="24"/>
                            <w:szCs w:val="24"/>
                          </w:rPr>
                          <w:sym w:font="Wingdings" w:char="F0B2"/>
                        </w:r>
                        <w:r w:rsidRPr="00C718FE">
                          <w:rPr>
                            <w:rFonts w:ascii="Chu Van An" w:eastAsia="Times New Rom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C718FE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t>Định lý</w:t>
                        </w:r>
                        <w:r w:rsidRPr="00C718FE">
                          <w:rPr>
                            <w:rFonts w:ascii="Chu Van An" w:eastAsia="Times New Rom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C718FE">
                          <w:rPr>
                            <w:rFonts w:ascii="MS Mincho" w:eastAsia="MS Mincho" w:hAnsi="MS Mincho" w:cs="MS Mincho" w:hint="eastAsia"/>
                            <w:color w:val="0000CC"/>
                            <w:sz w:val="24"/>
                            <w:szCs w:val="24"/>
                          </w:rPr>
                          <w:t>➌</w:t>
                        </w:r>
                        <w:r w:rsidRPr="00C718FE">
                          <w:rPr>
                            <w:rFonts w:ascii="Chu Van An" w:eastAsia="Times New Rom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: </w:t>
                        </w:r>
                        <w:r w:rsidRPr="00C718FE">
                          <w:rPr>
                            <w:rFonts w:ascii="Chu Van An" w:hAnsi="Chu Van An" w:cs="Chu Van An"/>
                            <w:b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tbl>
                        <w:tblPr>
                          <w:tblStyle w:val="TableGrid"/>
                          <w:tblW w:w="8922" w:type="dxa"/>
                          <w:tblInd w:w="284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28"/>
                          <w:gridCol w:w="2694"/>
                        </w:tblGrid>
                        <w:tr w:rsidR="000107B0" w:rsidRPr="00C718FE" w14:paraId="1E594B81" w14:textId="77777777" w:rsidTr="000107B0">
                          <w:trPr>
                            <w:trHeight w:val="1392"/>
                          </w:trPr>
                          <w:tc>
                            <w:tcPr>
                              <w:tcW w:w="6228" w:type="dxa"/>
                              <w:hideMark/>
                            </w:tcPr>
                            <w:p w14:paraId="149B7805" w14:textId="77777777" w:rsidR="000107B0" w:rsidRPr="00C718FE" w:rsidRDefault="000107B0" w:rsidP="000107B0">
                              <w:pPr>
                                <w:tabs>
                                  <w:tab w:val="left" w:pos="284"/>
                                  <w:tab w:val="left" w:pos="567"/>
                                  <w:tab w:val="left" w:pos="858"/>
                                  <w:tab w:val="left" w:pos="2268"/>
                                </w:tabs>
                                <w:spacing w:before="20"/>
                                <w:ind w:right="163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pacing w:val="-6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9F"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Cho hai mặt phẳng song song. Nếu một mặt phẳng cắt mặt phẳng này thì cũng cắt mặt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pacing w:val="-6"/>
                                  <w:sz w:val="24"/>
                                  <w:szCs w:val="24"/>
                                </w:rPr>
                                <w:t>phẳng kia và hai giao tuyến song song với nhau.</w:t>
                              </w:r>
                            </w:p>
                            <w:p w14:paraId="2B581B7A" w14:textId="77777777" w:rsidR="000107B0" w:rsidRPr="00C718FE" w:rsidRDefault="000107B0" w:rsidP="000107B0">
                              <w:pPr>
                                <w:tabs>
                                  <w:tab w:val="left" w:pos="284"/>
                                  <w:tab w:val="left" w:pos="567"/>
                                  <w:tab w:val="left" w:pos="858"/>
                                  <w:tab w:val="left" w:pos="2268"/>
                                </w:tabs>
                                <w:spacing w:before="20"/>
                                <w:ind w:right="163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9F"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Hệ quả: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Hai mặt phẳng song song chắn trên hai cát </w:t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pacing w:val="-6"/>
                                  <w:sz w:val="24"/>
                                  <w:szCs w:val="24"/>
                                </w:rPr>
                                <w:t>tuyến song song những đoạn thẳng bằng nhau.</w:t>
                              </w:r>
                            </w:p>
                            <w:p w14:paraId="6E22F1FB" w14:textId="77777777" w:rsidR="000107B0" w:rsidRPr="00C718FE" w:rsidRDefault="000107B0" w:rsidP="000107B0">
                              <w:pPr>
                                <w:tabs>
                                  <w:tab w:val="left" w:pos="284"/>
                                  <w:tab w:val="left" w:pos="567"/>
                                  <w:tab w:val="left" w:pos="858"/>
                                  <w:tab w:val="left" w:pos="2268"/>
                                </w:tabs>
                                <w:spacing w:before="20"/>
                                <w:ind w:right="163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  <w:p w14:paraId="4DAA2225" w14:textId="77777777" w:rsidR="000107B0" w:rsidRPr="00C718FE" w:rsidRDefault="000107B0" w:rsidP="000107B0">
                              <w:pPr>
                                <w:widowControl w:val="0"/>
                                <w:ind w:left="-396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2694" w:type="dxa"/>
                              <w:hideMark/>
                            </w:tcPr>
                            <w:p w14:paraId="12ECB7F1" w14:textId="77777777" w:rsidR="000107B0" w:rsidRPr="00C718FE" w:rsidRDefault="000107B0" w:rsidP="000107B0">
                              <w:pPr>
                                <w:widowControl w:val="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2B25B1E" wp14:editId="68901D74">
                                    <wp:extent cx="1181100" cy="1161415"/>
                                    <wp:effectExtent l="0" t="0" r="0" b="635"/>
                                    <wp:docPr id="2124573055" name="Picture 212457305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2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81424" cy="116173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4FF863F0" w14:textId="77777777" w:rsidR="000107B0" w:rsidRPr="00C718FE" w:rsidRDefault="000107B0" w:rsidP="00C718FE">
                        <w:pPr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  <w:p w14:paraId="12DC5283" w14:textId="77777777" w:rsidR="000107B0" w:rsidRPr="00C718FE" w:rsidRDefault="000107B0" w:rsidP="00C718F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95620A4" w14:textId="77777777" w:rsidR="000107B0" w:rsidRPr="00C718FE" w:rsidRDefault="000107B0" w:rsidP="00C718F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2EFE21" w14:textId="77777777" w:rsidR="000107B0" w:rsidRPr="00C718FE" w:rsidRDefault="000107B0" w:rsidP="00C718F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DD82DEC" w14:textId="77777777" w:rsidR="000107B0" w:rsidRPr="00C718FE" w:rsidRDefault="000107B0" w:rsidP="00C718F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1966B331" w14:textId="77777777" w:rsidR="000107B0" w:rsidRPr="00C718FE" w:rsidRDefault="000107B0" w:rsidP="00C718F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3F52D67" w14:textId="77777777" w:rsidR="000107B0" w:rsidRPr="00C718FE" w:rsidRDefault="000107B0" w:rsidP="00C718F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FDB90A6" w14:textId="77777777" w:rsidR="000107B0" w:rsidRPr="00C718FE" w:rsidRDefault="000107B0" w:rsidP="00C718F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5490E0A" w14:textId="77777777" w:rsidR="000107B0" w:rsidRPr="00C718FE" w:rsidRDefault="000107B0" w:rsidP="00C718F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EAC7864" w14:textId="77777777" w:rsidR="000107B0" w:rsidRPr="00C718FE" w:rsidRDefault="000107B0" w:rsidP="00C718F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993573C" w14:textId="77777777" w:rsidR="000107B0" w:rsidRPr="00C718FE" w:rsidRDefault="000107B0" w:rsidP="00C718F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86A0DE" w14:textId="77777777" w:rsidR="000107B0" w:rsidRPr="00C718FE" w:rsidRDefault="000107B0" w:rsidP="00C718F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BD63917" w14:textId="77777777" w:rsidR="000107B0" w:rsidRPr="00C718FE" w:rsidRDefault="000107B0" w:rsidP="00C718F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4591C65" w14:textId="77777777" w:rsidR="000107B0" w:rsidRPr="00C718FE" w:rsidRDefault="000107B0" w:rsidP="00C718F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9A31DE4" w14:textId="77777777" w:rsidR="000107B0" w:rsidRPr="00C718FE" w:rsidRDefault="000107B0" w:rsidP="00C718F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1BE8D71" w14:textId="77777777" w:rsidR="000107B0" w:rsidRPr="00C718FE" w:rsidRDefault="000107B0" w:rsidP="00C718F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124572810" o:spid="_x0000_s1087" style="position:absolute;left:-222;top:-7;width:11991;height:3047" coordorigin="-222,-7" coordsize="11992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">
                  <v:shape id="Rectangle: Folded Corner 246" o:spid="_x0000_s1088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9" type="#_x0000_t202" style="position:absolute;left:-222;top:-7;width:11286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" filled="f" stroked="f">
                    <v:textbox>
                      <w:txbxContent>
                        <w:p w14:paraId="1529A817" w14:textId="2CDB0199" w:rsidR="000107B0" w:rsidRDefault="000107B0" w:rsidP="00C718F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④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796A028" w14:textId="77777777" w:rsidR="00BD2C5B" w:rsidRPr="00E51CF0" w:rsidRDefault="00BD2C5B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588AED48" w14:textId="77777777" w:rsidR="00BD2C5B" w:rsidRPr="00E51CF0" w:rsidRDefault="00BD2C5B" w:rsidP="00BD2C5B">
      <w:pPr>
        <w:spacing w:line="240" w:lineRule="auto"/>
        <w:ind w:firstLine="426"/>
        <w:rPr>
          <w:rFonts w:ascii="Chu Van An" w:hAnsi="Chu Van An" w:cs="Chu Van An"/>
          <w:sz w:val="24"/>
          <w:szCs w:val="24"/>
        </w:rPr>
      </w:pPr>
    </w:p>
    <w:p w14:paraId="5D7B7AA5" w14:textId="62A900B9" w:rsidR="00BD2C5B" w:rsidRPr="00E51CF0" w:rsidRDefault="00BD2C5B" w:rsidP="00BD2C5B">
      <w:pPr>
        <w:spacing w:line="240" w:lineRule="auto"/>
        <w:ind w:firstLine="426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4FB9DB37" wp14:editId="451A4913">
                <wp:extent cx="6436621" cy="1895475"/>
                <wp:effectExtent l="0" t="0" r="21590" b="28575"/>
                <wp:docPr id="2124572814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1" cy="1895475"/>
                          <a:chOff x="-22234" y="-704"/>
                          <a:chExt cx="6482334" cy="1726313"/>
                        </a:xfrm>
                      </wpg:grpSpPr>
                      <wps:wsp>
                        <wps:cNvPr id="2124572815" name="Rectangle: Diagonal Corners Rounded 244"/>
                        <wps:cNvSpPr/>
                        <wps:spPr>
                          <a:xfrm>
                            <a:off x="-21" y="4"/>
                            <a:ext cx="6460121" cy="1725605"/>
                          </a:xfrm>
                          <a:prstGeom prst="round2DiagRect">
                            <a:avLst>
                              <a:gd name="adj1" fmla="val 947"/>
                              <a:gd name="adj2" fmla="val 6581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6961364" w14:textId="77777777" w:rsidR="00BD2C5B" w:rsidRPr="00C718FE" w:rsidRDefault="00BD2C5B" w:rsidP="00BD2C5B">
                              <w:pPr>
                                <w:tabs>
                                  <w:tab w:val="left" w:pos="284"/>
                                  <w:tab w:val="left" w:pos="567"/>
                                  <w:tab w:val="left" w:pos="858"/>
                                  <w:tab w:val="left" w:pos="2268"/>
                                </w:tabs>
                                <w:spacing w:before="20" w:after="0" w:line="240" w:lineRule="auto"/>
                                <w:ind w:right="163"/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</w:p>
                            <w:p w14:paraId="16728E31" w14:textId="77777777" w:rsidR="00BD2C5B" w:rsidRDefault="00BD2C5B" w:rsidP="00BD2C5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1987D55E" w14:textId="77777777" w:rsidR="00BD2C5B" w:rsidRPr="00BD2C5B" w:rsidRDefault="00BD2C5B" w:rsidP="00BD2C5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BD2C5B">
                                <w:rPr>
                                  <w:rFonts w:eastAsia="Times New Roman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BD2C5B"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BD2C5B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Định lý talet:</w:t>
                              </w:r>
                              <w:r w:rsidRPr="00BD2C5B"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0B1138CA" w14:textId="77777777" w:rsidR="00BD2C5B" w:rsidRPr="00D30D9F" w:rsidRDefault="00BD2C5B" w:rsidP="00BD2C5B">
                              <w:pPr>
                                <w:pStyle w:val="ListParagraph"/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ind w:left="1146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8922" w:type="dxa"/>
                                <w:tblInd w:w="576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527"/>
                                <w:gridCol w:w="4395"/>
                              </w:tblGrid>
                              <w:tr w:rsidR="00BD2C5B" w:rsidRPr="00C718FE" w14:paraId="43CD5072" w14:textId="77777777" w:rsidTr="003B29C3">
                                <w:trPr>
                                  <w:trHeight w:val="1392"/>
                                </w:trPr>
                                <w:tc>
                                  <w:tcPr>
                                    <w:tcW w:w="4527" w:type="dxa"/>
                                    <w:hideMark/>
                                  </w:tcPr>
                                  <w:p w14:paraId="2EBC555B" w14:textId="77777777" w:rsidR="00BD2C5B" w:rsidRPr="00C718FE" w:rsidRDefault="00BD2C5B" w:rsidP="003B29C3">
                                    <w:pPr>
                                      <w:widowControl w:val="0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9F"/>
                                    </w:r>
                                    <w:r w:rsidRPr="00C718FE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Ba mặt phẳng đôi một song song chắn trên hai cát tuyến bất kì những đoạn thẳng tương ứng tỉ lệ.</w:t>
                                    </w:r>
                                  </w:p>
                                  <w:p w14:paraId="0A2351D6" w14:textId="77777777" w:rsidR="00BD2C5B" w:rsidRPr="00C718FE" w:rsidRDefault="00BD2C5B" w:rsidP="003B29C3">
                                    <w:pPr>
                                      <w:widowControl w:val="0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C718FE">
                                      <w:rPr>
                                        <w:rFonts w:ascii="Chu Van An" w:hAnsi="Chu Van An" w:cs="Chu Van An"/>
                                        <w:position w:val="-24"/>
                                        <w:sz w:val="24"/>
                                        <w:szCs w:val="24"/>
                                      </w:rPr>
                                      <w:object w:dxaOrig="1920" w:dyaOrig="615" w14:anchorId="286DDB6E">
                                        <v:shape id="_x0000_i1060" type="#_x0000_t75" style="width:93.75pt;height:28.5pt" o:ole="">
                                          <v:imagedata r:id="rId83" o:title=""/>
                                        </v:shape>
                                        <o:OLEObject Type="Embed" ProgID="Equation.DSMT4" ShapeID="_x0000_i1060" DrawAspect="Content" ObjectID="_1687849793" r:id="rId84"/>
                                      </w:object>
                                    </w:r>
                                  </w:p>
                                  <w:p w14:paraId="0807470D" w14:textId="77777777" w:rsidR="00BD2C5B" w:rsidRPr="00C718FE" w:rsidRDefault="00BD2C5B" w:rsidP="003B29C3">
                                    <w:pPr>
                                      <w:widowControl w:val="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395" w:type="dxa"/>
                                    <w:hideMark/>
                                  </w:tcPr>
                                  <w:p w14:paraId="1A3D7C11" w14:textId="77777777" w:rsidR="00BD2C5B" w:rsidRPr="00C718FE" w:rsidRDefault="00BD2C5B" w:rsidP="003B29C3">
                                    <w:pPr>
                                      <w:widowControl w:val="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C718FE">
                                      <w:rPr>
                                        <w:rFonts w:ascii="Chu Van An" w:hAnsi="Chu Van An" w:cs="Chu Van An"/>
                                        <w:noProof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36940F10" wp14:editId="6B55D7A2">
                                          <wp:extent cx="1218983" cy="1050925"/>
                                          <wp:effectExtent l="0" t="0" r="0" b="0"/>
                                          <wp:docPr id="2124572824" name="Picture 212457282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28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5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222768" cy="105418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293C313B" w14:textId="77777777" w:rsidR="00BD2C5B" w:rsidRPr="00C718FE" w:rsidRDefault="00BD2C5B" w:rsidP="00BD2C5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  <w:p w14:paraId="05396C98" w14:textId="77777777" w:rsidR="00BD2C5B" w:rsidRPr="00C718FE" w:rsidRDefault="00BD2C5B" w:rsidP="00BD2C5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707B3A0" w14:textId="77777777" w:rsidR="00BD2C5B" w:rsidRPr="00C718FE" w:rsidRDefault="00BD2C5B" w:rsidP="00BD2C5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D82C1A3" w14:textId="77777777" w:rsidR="00BD2C5B" w:rsidRPr="00C718FE" w:rsidRDefault="00BD2C5B" w:rsidP="00BD2C5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C4B731E" w14:textId="77777777" w:rsidR="00BD2C5B" w:rsidRPr="00C718FE" w:rsidRDefault="00BD2C5B" w:rsidP="00BD2C5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658C04C3" w14:textId="77777777" w:rsidR="00BD2C5B" w:rsidRPr="00C718FE" w:rsidRDefault="00BD2C5B" w:rsidP="00BD2C5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79F95E4" w14:textId="77777777" w:rsidR="00BD2C5B" w:rsidRPr="00C718FE" w:rsidRDefault="00BD2C5B" w:rsidP="00BD2C5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04618A1" w14:textId="77777777" w:rsidR="00BD2C5B" w:rsidRPr="00C718FE" w:rsidRDefault="00BD2C5B" w:rsidP="00BD2C5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C2BB94C" w14:textId="77777777" w:rsidR="00BD2C5B" w:rsidRPr="00C718FE" w:rsidRDefault="00BD2C5B" w:rsidP="00BD2C5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70662A" w14:textId="77777777" w:rsidR="00BD2C5B" w:rsidRPr="00C718FE" w:rsidRDefault="00BD2C5B" w:rsidP="00BD2C5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70C0CAA" w14:textId="77777777" w:rsidR="00BD2C5B" w:rsidRPr="00C718FE" w:rsidRDefault="00BD2C5B" w:rsidP="00BD2C5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44E7A18" w14:textId="77777777" w:rsidR="00BD2C5B" w:rsidRPr="00C718FE" w:rsidRDefault="00BD2C5B" w:rsidP="00BD2C5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1AEEE99" w14:textId="77777777" w:rsidR="00BD2C5B" w:rsidRPr="00C718FE" w:rsidRDefault="00BD2C5B" w:rsidP="00BD2C5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F040B12" w14:textId="77777777" w:rsidR="00BD2C5B" w:rsidRPr="00C718FE" w:rsidRDefault="00BD2C5B" w:rsidP="00BD2C5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92980D1" w14:textId="77777777" w:rsidR="00BD2C5B" w:rsidRPr="00C718FE" w:rsidRDefault="00BD2C5B" w:rsidP="00BD2C5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83FA326" w14:textId="77777777" w:rsidR="00BD2C5B" w:rsidRPr="00C718FE" w:rsidRDefault="00BD2C5B" w:rsidP="00BD2C5B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124572816" name="Group 2124572816"/>
                        <wpg:cNvGrpSpPr/>
                        <wpg:grpSpPr>
                          <a:xfrm>
                            <a:off x="-22234" y="-704"/>
                            <a:ext cx="1199213" cy="304800"/>
                            <a:chOff x="-22234" y="-704"/>
                            <a:chExt cx="1199213" cy="304800"/>
                          </a:xfrm>
                        </wpg:grpSpPr>
                        <wps:wsp>
                          <wps:cNvPr id="2124572820" name="Rectangle: Folded Corner 246"/>
                          <wps:cNvSpPr/>
                          <wps:spPr>
                            <a:xfrm>
                              <a:off x="13538" y="10424"/>
                              <a:ext cx="1163441" cy="29367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124572821" name="TextBox 5"/>
                          <wps:cNvSpPr txBox="1"/>
                          <wps:spPr>
                            <a:xfrm>
                              <a:off x="-22234" y="-704"/>
                              <a:ext cx="1128717" cy="266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E0AF1D" w14:textId="77777777" w:rsidR="00BD2C5B" w:rsidRDefault="00BD2C5B" w:rsidP="00BD2C5B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④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FB9DB37" id="_x0000_s1090" style="width:506.8pt;height:149.25pt;mso-position-horizontal-relative:char;mso-position-vertical-relative:line" coordorigin="-222,-7" coordsize="64823,172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">
                <v:shape id="Rectangle: Diagonal Corners Rounded 244" o:spid="_x0000_s1091" style="position:absolute;width:64601;height:17256;visibility:visible;mso-wrap-style:square;v-text-anchor:middle" coordsize="6460121,172560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" adj="-11796480,,5400" path="m16341,l6346559,v62719,,113562,50843,113562,113562l6460121,1709264v,9025,-7316,16341,-16341,16341l113562,1725605c50843,1725605,,1674762,,1612043l,16341c,7316,7316,,16341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6341,0;6346559,0;6460121,113562;6460121,1709264;6443780,1725605;113562,1725605;0,1612043;0,16341;16341,0" o:connectangles="0,0,0,0,0,0,0,0,0" textboxrect="0,0,6460121,1725605"/>
                  <v:textbox>
                    <w:txbxContent>
                      <w:p w14:paraId="16961364" w14:textId="77777777" w:rsidR="00BD2C5B" w:rsidRPr="00C718FE" w:rsidRDefault="00BD2C5B" w:rsidP="00BD2C5B">
                        <w:pPr>
                          <w:tabs>
                            <w:tab w:val="left" w:pos="284"/>
                            <w:tab w:val="left" w:pos="567"/>
                            <w:tab w:val="left" w:pos="858"/>
                            <w:tab w:val="left" w:pos="2268"/>
                          </w:tabs>
                          <w:spacing w:before="20" w:after="0" w:line="240" w:lineRule="auto"/>
                          <w:ind w:right="163"/>
                          <w:jc w:val="both"/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</w:pP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C718F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</w:p>
                      <w:p w14:paraId="16728E31" w14:textId="77777777" w:rsidR="00BD2C5B" w:rsidRDefault="00BD2C5B" w:rsidP="00BD2C5B">
                        <w:pPr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1987D55E" w14:textId="77777777" w:rsidR="00BD2C5B" w:rsidRPr="00BD2C5B" w:rsidRDefault="00BD2C5B" w:rsidP="00BD2C5B">
                        <w:pPr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BD2C5B">
                          <w:rPr>
                            <w:rFonts w:eastAsia="Times New Roman"/>
                            <w:sz w:val="24"/>
                            <w:szCs w:val="24"/>
                          </w:rPr>
                          <w:sym w:font="Wingdings" w:char="F0B2"/>
                        </w:r>
                        <w:r w:rsidRPr="00BD2C5B">
                          <w:rPr>
                            <w:rFonts w:ascii="Chu Van An" w:eastAsia="Times New Rom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BD2C5B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t>Định lý talet:</w:t>
                        </w:r>
                        <w:r w:rsidRPr="00BD2C5B">
                          <w:rPr>
                            <w:rFonts w:ascii="Chu Van An" w:hAnsi="Chu Van An" w:cs="Chu Van An"/>
                            <w:b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0B1138CA" w14:textId="77777777" w:rsidR="00BD2C5B" w:rsidRPr="00D30D9F" w:rsidRDefault="00BD2C5B" w:rsidP="00BD2C5B">
                        <w:pPr>
                          <w:pStyle w:val="ListParagraph"/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ind w:left="1146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</w:p>
                      <w:tbl>
                        <w:tblPr>
                          <w:tblStyle w:val="TableGrid"/>
                          <w:tblW w:w="8922" w:type="dxa"/>
                          <w:tblInd w:w="576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527"/>
                          <w:gridCol w:w="4395"/>
                        </w:tblGrid>
                        <w:tr w:rsidR="00BD2C5B" w:rsidRPr="00C718FE" w14:paraId="43CD5072" w14:textId="77777777" w:rsidTr="003B29C3">
                          <w:trPr>
                            <w:trHeight w:val="1392"/>
                          </w:trPr>
                          <w:tc>
                            <w:tcPr>
                              <w:tcW w:w="4527" w:type="dxa"/>
                              <w:hideMark/>
                            </w:tcPr>
                            <w:p w14:paraId="2EBC555B" w14:textId="77777777" w:rsidR="00BD2C5B" w:rsidRPr="00C718FE" w:rsidRDefault="00BD2C5B" w:rsidP="003B29C3">
                              <w:pPr>
                                <w:widowControl w:val="0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9F"/>
                              </w:r>
                              <w:r w:rsidRPr="00C718FE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>Ba mặt phẳng đôi một song song chắn trên hai cát tuyến bất kì những đoạn thẳng tương ứng tỉ lệ.</w:t>
                              </w:r>
                            </w:p>
                            <w:p w14:paraId="0A2351D6" w14:textId="77777777" w:rsidR="00BD2C5B" w:rsidRPr="00C718FE" w:rsidRDefault="00BD2C5B" w:rsidP="003B29C3">
                              <w:pPr>
                                <w:widowControl w:val="0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1920" w:dyaOrig="615" w14:anchorId="286DDB6E">
                                  <v:shape id="_x0000_i1060" type="#_x0000_t75" style="width:93.75pt;height:28.5pt" o:ole="">
                                    <v:imagedata r:id="rId83" o:title=""/>
                                  </v:shape>
                                  <o:OLEObject Type="Embed" ProgID="Equation.DSMT4" ShapeID="_x0000_i1060" DrawAspect="Content" ObjectID="_1687849793" r:id="rId86"/>
                                </w:object>
                              </w:r>
                            </w:p>
                            <w:p w14:paraId="0807470D" w14:textId="77777777" w:rsidR="00BD2C5B" w:rsidRPr="00C718FE" w:rsidRDefault="00BD2C5B" w:rsidP="003B29C3">
                              <w:pPr>
                                <w:widowControl w:val="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395" w:type="dxa"/>
                              <w:hideMark/>
                            </w:tcPr>
                            <w:p w14:paraId="1A3D7C11" w14:textId="77777777" w:rsidR="00BD2C5B" w:rsidRPr="00C718FE" w:rsidRDefault="00BD2C5B" w:rsidP="003B29C3">
                              <w:pPr>
                                <w:widowControl w:val="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C718FE">
                                <w:rPr>
                                  <w:rFonts w:ascii="Chu Van An" w:hAnsi="Chu Van An" w:cs="Chu Van An"/>
                                  <w:noProof/>
                                  <w:color w:val="000000" w:themeColor="text1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6940F10" wp14:editId="6B55D7A2">
                                    <wp:extent cx="1218983" cy="1050925"/>
                                    <wp:effectExtent l="0" t="0" r="0" b="0"/>
                                    <wp:docPr id="2124572824" name="Picture 212457282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2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22768" cy="105418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293C313B" w14:textId="77777777" w:rsidR="00BD2C5B" w:rsidRPr="00C718FE" w:rsidRDefault="00BD2C5B" w:rsidP="00BD2C5B">
                        <w:pPr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  <w:p w14:paraId="05396C98" w14:textId="77777777" w:rsidR="00BD2C5B" w:rsidRPr="00C718FE" w:rsidRDefault="00BD2C5B" w:rsidP="00BD2C5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707B3A0" w14:textId="77777777" w:rsidR="00BD2C5B" w:rsidRPr="00C718FE" w:rsidRDefault="00BD2C5B" w:rsidP="00BD2C5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D82C1A3" w14:textId="77777777" w:rsidR="00BD2C5B" w:rsidRPr="00C718FE" w:rsidRDefault="00BD2C5B" w:rsidP="00BD2C5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C4B731E" w14:textId="77777777" w:rsidR="00BD2C5B" w:rsidRPr="00C718FE" w:rsidRDefault="00BD2C5B" w:rsidP="00BD2C5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658C04C3" w14:textId="77777777" w:rsidR="00BD2C5B" w:rsidRPr="00C718FE" w:rsidRDefault="00BD2C5B" w:rsidP="00BD2C5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79F95E4" w14:textId="77777777" w:rsidR="00BD2C5B" w:rsidRPr="00C718FE" w:rsidRDefault="00BD2C5B" w:rsidP="00BD2C5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04618A1" w14:textId="77777777" w:rsidR="00BD2C5B" w:rsidRPr="00C718FE" w:rsidRDefault="00BD2C5B" w:rsidP="00BD2C5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C2BB94C" w14:textId="77777777" w:rsidR="00BD2C5B" w:rsidRPr="00C718FE" w:rsidRDefault="00BD2C5B" w:rsidP="00BD2C5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70662A" w14:textId="77777777" w:rsidR="00BD2C5B" w:rsidRPr="00C718FE" w:rsidRDefault="00BD2C5B" w:rsidP="00BD2C5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70C0CAA" w14:textId="77777777" w:rsidR="00BD2C5B" w:rsidRPr="00C718FE" w:rsidRDefault="00BD2C5B" w:rsidP="00BD2C5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44E7A18" w14:textId="77777777" w:rsidR="00BD2C5B" w:rsidRPr="00C718FE" w:rsidRDefault="00BD2C5B" w:rsidP="00BD2C5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1AEEE99" w14:textId="77777777" w:rsidR="00BD2C5B" w:rsidRPr="00C718FE" w:rsidRDefault="00BD2C5B" w:rsidP="00BD2C5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F040B12" w14:textId="77777777" w:rsidR="00BD2C5B" w:rsidRPr="00C718FE" w:rsidRDefault="00BD2C5B" w:rsidP="00BD2C5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92980D1" w14:textId="77777777" w:rsidR="00BD2C5B" w:rsidRPr="00C718FE" w:rsidRDefault="00BD2C5B" w:rsidP="00BD2C5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83FA326" w14:textId="77777777" w:rsidR="00BD2C5B" w:rsidRPr="00C718FE" w:rsidRDefault="00BD2C5B" w:rsidP="00BD2C5B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C718FE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124572816" o:spid="_x0000_s1092" style="position:absolute;left:-222;top:-7;width:11991;height:3047" coordorigin="-222,-7" coordsize="11992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">
                  <v:shape id="Rectangle: Folded Corner 246" o:spid="_x0000_s1093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94" type="#_x0000_t202" style="position:absolute;left:-222;top:-7;width:11286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" filled="f" stroked="f">
                    <v:textbox>
                      <w:txbxContent>
                        <w:p w14:paraId="14E0AF1D" w14:textId="77777777" w:rsidR="00BD2C5B" w:rsidRDefault="00BD2C5B" w:rsidP="00BD2C5B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④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14F5AED" w14:textId="05631F5A" w:rsidR="007522D7" w:rsidRPr="00E51CF0" w:rsidRDefault="007522D7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6B681EF" wp14:editId="0AC0F937">
                <wp:extent cx="3325091" cy="504563"/>
                <wp:effectExtent l="0" t="0" r="85090" b="2921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49954" cy="485775"/>
                                  <a:chOff x="903804" y="18788"/>
                                  <a:chExt cx="2349954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592" cy="369570"/>
                                    <a:chOff x="1006166" y="123084"/>
                                    <a:chExt cx="2247592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243" y="123492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4FEE4AB" w14:textId="77777777" w:rsidR="000107B0" w:rsidRPr="00531501" w:rsidRDefault="000107B0" w:rsidP="007522D7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19749C4" w14:textId="77777777" w:rsidR="000107B0" w:rsidRDefault="000107B0" w:rsidP="007522D7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3F5BD12" w14:textId="77777777" w:rsidR="000107B0" w:rsidRDefault="000107B0" w:rsidP="007522D7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B681EF" id="_x0000_s1095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">
                <v:group id="Group 204" o:spid="_x0000_s1096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97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98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99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100" style="position:absolute;left:9038;top:187;width:23499;height:4858" coordorigin="9038,187" coordsize="2349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101" style="position:absolute;left:10061;top:1230;width:22476;height:3696" coordorigin="10061,1230" coordsize="22475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102" type="#_x0000_t55" style="position:absolute;left:11632;top:1234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4FEE4AB" w14:textId="77777777" w:rsidR="000107B0" w:rsidRPr="00531501" w:rsidRDefault="000107B0" w:rsidP="007522D7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10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10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05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619749C4" w14:textId="77777777" w:rsidR="000107B0" w:rsidRDefault="000107B0" w:rsidP="007522D7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10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10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10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10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11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11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11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1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03F5BD12" w14:textId="77777777" w:rsidR="000107B0" w:rsidRDefault="000107B0" w:rsidP="007522D7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290D38B" w14:textId="2663895A" w:rsidR="003B77C9" w:rsidRPr="00E51CF0" w:rsidRDefault="003B77C9" w:rsidP="00222B73">
      <w:pPr>
        <w:spacing w:line="240" w:lineRule="auto"/>
        <w:ind w:left="142" w:firstLine="142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6052F1A" wp14:editId="71DE9215">
                <wp:extent cx="6579068" cy="3057525"/>
                <wp:effectExtent l="0" t="19050" r="107950" b="28575"/>
                <wp:docPr id="1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9068" cy="3057525"/>
                          <a:chOff x="143887" y="0"/>
                          <a:chExt cx="6579068" cy="2767401"/>
                        </a:xfrm>
                      </wpg:grpSpPr>
                      <wps:wsp>
                        <wps:cNvPr id="1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143887" y="213666"/>
                            <a:ext cx="6579068" cy="2553735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9000">
                                <a:srgbClr val="EFFFFF"/>
                              </a:gs>
                              <a:gs pos="69000">
                                <a:srgbClr val="FFFFFF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2700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9A76CA" w14:textId="77777777" w:rsidR="000107B0" w:rsidRPr="00222B73" w:rsidRDefault="000107B0" w:rsidP="006675F9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7EF089C8" w14:textId="4445C421" w:rsidR="000107B0" w:rsidRPr="00222B73" w:rsidRDefault="009C1E34" w:rsidP="00222B73">
                              <w:p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71"/>
                              </w:r>
                              <w:r w:rsidR="000107B0" w:rsidRPr="00222B73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- Phương pháp: </w:t>
                              </w:r>
                            </w:p>
                            <w:p w14:paraId="55940E94" w14:textId="5E55F067" w:rsidR="000107B0" w:rsidRPr="00222B73" w:rsidRDefault="000107B0" w:rsidP="00222B73">
                              <w:p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 w:rsidRPr="00222B73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FF0000"/>
                                  <w:sz w:val="24"/>
                                  <w:szCs w:val="24"/>
                                </w:rPr>
                                <w:sym w:font="Wingdings" w:char="F031"/>
                              </w:r>
                              <w:r w:rsidRPr="00222B73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FF0000"/>
                                  <w:sz w:val="24"/>
                                  <w:szCs w:val="24"/>
                                </w:rPr>
                                <w:t>Phương pháp 1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FF0000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2C0021BA" w14:textId="77777777" w:rsidR="000107B0" w:rsidRPr="00222B73" w:rsidRDefault="000107B0" w:rsidP="00222B73">
                              <w:p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Cơ sở của phương pháp chứng minh hai mặt phẳng </w:t>
                              </w:r>
                              <w:r w:rsidRPr="00222B73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21747C9D">
                                  <v:shape id="_x0000_i1062" type="#_x0000_t75" style="width:21.75pt;height:14.25pt" o:ole="">
                                    <v:imagedata r:id="rId87" o:title=""/>
                                  </v:shape>
                                  <o:OLEObject Type="Embed" ProgID="Equation.DSMT4" ShapeID="_x0000_i1062" DrawAspect="Content" ObjectID="_1687849794" r:id="rId88"/>
                                </w:object>
                              </w: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222B73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0CDD4C35">
                                  <v:shape id="_x0000_i1064" type="#_x0000_t75" style="width:21.75pt;height:14.25pt" o:ole="">
                                    <v:imagedata r:id="rId89" o:title=""/>
                                  </v:shape>
                                  <o:OLEObject Type="Embed" ProgID="Equation.DSMT4" ShapeID="_x0000_i1064" DrawAspect="Content" ObjectID="_1687849795" r:id="rId90"/>
                                </w:object>
                              </w: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song song nhau là: </w:t>
                              </w:r>
                            </w:p>
                            <w:p w14:paraId="1C1AADDF" w14:textId="77777777" w:rsidR="000107B0" w:rsidRPr="00222B73" w:rsidRDefault="000107B0" w:rsidP="00222B73">
                              <w:p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Ta phải chứng minh có hai đường thẳng cắt nhau thuộc mặt phẳng này lần lượt song song với mặt phẳng kia.</w:t>
                              </w:r>
                            </w:p>
                            <w:p w14:paraId="468CFA8F" w14:textId="77777777" w:rsidR="000107B0" w:rsidRPr="00222B73" w:rsidRDefault="000107B0" w:rsidP="00F006B0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Bước 1: Chứng minh mặt phẳng </w:t>
                              </w:r>
                              <w:r w:rsidRPr="00222B73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20C1576F">
                                  <v:shape id="_x0000_i1066" type="#_x0000_t75" style="width:21.75pt;height:14.25pt" o:ole="">
                                    <v:imagedata r:id="rId91" o:title=""/>
                                  </v:shape>
                                  <o:OLEObject Type="Embed" ProgID="Equation.DSMT4" ShapeID="_x0000_i1066" DrawAspect="Content" ObjectID="_1687849796" r:id="rId92"/>
                                </w:object>
                              </w: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chứa hai đường thẳng </w:t>
                              </w:r>
                              <w:r w:rsidRPr="00222B73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3444106C">
                                  <v:shape id="_x0000_i1068" type="#_x0000_t75" style="width:21.75pt;height:14.25pt" o:ole="">
                                    <v:imagedata r:id="rId93" o:title=""/>
                                  </v:shape>
                                  <o:OLEObject Type="Embed" ProgID="Equation.DSMT4" ShapeID="_x0000_i1068" DrawAspect="Content" ObjectID="_1687849797" r:id="rId94"/>
                                </w:object>
                              </w: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cắt nhau lần lượt song song với hai đường thẳng </w:t>
                              </w:r>
                              <w:r w:rsidRPr="00222B73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495" w:dyaOrig="315" w14:anchorId="3236C392">
                                  <v:shape id="_x0000_i1070" type="#_x0000_t75" style="width:21.75pt;height:14.25pt" o:ole="">
                                    <v:imagedata r:id="rId95" o:title=""/>
                                  </v:shape>
                                  <o:OLEObject Type="Embed" ProgID="Equation.DSMT4" ShapeID="_x0000_i1070" DrawAspect="Content" ObjectID="_1687849798" r:id="rId96"/>
                                </w:object>
                              </w: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cắt nhau trong mặt phẳng </w:t>
                              </w:r>
                              <w:r w:rsidRPr="00222B73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79F984B0">
                                  <v:shape id="_x0000_i1072" type="#_x0000_t75" style="width:21.75pt;height:14.25pt" o:ole="">
                                    <v:imagedata r:id="rId97" o:title=""/>
                                  </v:shape>
                                  <o:OLEObject Type="Embed" ProgID="Equation.DSMT4" ShapeID="_x0000_i1072" DrawAspect="Content" ObjectID="_1687849799" r:id="rId98"/>
                                </w:object>
                              </w: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297522C8" w14:textId="77777777" w:rsidR="000107B0" w:rsidRPr="00222B73" w:rsidRDefault="000107B0" w:rsidP="00F006B0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Bước 2: Kết luận </w:t>
                              </w:r>
                              <w:r w:rsidRPr="00222B73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915" w:dyaOrig="315" w14:anchorId="74644D2B">
                                  <v:shape id="_x0000_i1074" type="#_x0000_t75" style="width:43.5pt;height:14.25pt" o:ole="">
                                    <v:imagedata r:id="rId99" o:title=""/>
                                  </v:shape>
                                  <o:OLEObject Type="Embed" ProgID="Equation.DSMT4" ShapeID="_x0000_i1074" DrawAspect="Content" ObjectID="_1687849800" r:id="rId100"/>
                                </w:object>
                              </w: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theo điều kiện cần và đủ.</w:t>
                              </w:r>
                            </w:p>
                            <w:p w14:paraId="0DC41C8A" w14:textId="21F483D3" w:rsidR="000107B0" w:rsidRPr="00222B73" w:rsidRDefault="000107B0" w:rsidP="00222B73">
                              <w:p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 w:rsidRPr="00222B73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FF0000"/>
                                  <w:sz w:val="24"/>
                                  <w:szCs w:val="24"/>
                                </w:rPr>
                                <w:sym w:font="Wingdings" w:char="F031"/>
                              </w:r>
                              <w:r w:rsidRPr="00222B73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FF0000"/>
                                  <w:sz w:val="24"/>
                                  <w:szCs w:val="24"/>
                                </w:rPr>
                                <w:t>Phương pháp 2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FF0000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3787915B" w14:textId="77777777" w:rsidR="000107B0" w:rsidRPr="00222B73" w:rsidRDefault="000107B0" w:rsidP="00F006B0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Bước 1: Tìm hai đường thẳng </w:t>
                              </w:r>
                              <w:r w:rsidRPr="00222B73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46F166ED">
                                  <v:shape id="_x0000_i1076" type="#_x0000_t75" style="width:21.75pt;height:14.25pt" o:ole="">
                                    <v:imagedata r:id="rId101" o:title=""/>
                                  </v:shape>
                                  <o:OLEObject Type="Embed" ProgID="Equation.DSMT4" ShapeID="_x0000_i1076" DrawAspect="Content" ObjectID="_1687849801" r:id="rId102"/>
                                </w:object>
                              </w: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cắt nhau trong mặt phẳng </w:t>
                              </w:r>
                              <w:r w:rsidRPr="00222B73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36067920">
                                  <v:shape id="_x0000_i1078" type="#_x0000_t75" style="width:21.75pt;height:14.25pt" o:ole="">
                                    <v:imagedata r:id="rId103" o:title=""/>
                                  </v:shape>
                                  <o:OLEObject Type="Embed" ProgID="Equation.DSMT4" ShapeID="_x0000_i1078" DrawAspect="Content" ObjectID="_1687849802" r:id="rId104"/>
                                </w:object>
                              </w: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66E024E0" w14:textId="77777777" w:rsidR="000107B0" w:rsidRPr="00222B73" w:rsidRDefault="000107B0" w:rsidP="00F006B0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Bước 2: Lần lượt chứng minh </w:t>
                              </w:r>
                              <w:r w:rsidRPr="00222B73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720" w:dyaOrig="315" w14:anchorId="31619119">
                                  <v:shape id="_x0000_i1080" type="#_x0000_t75" style="width:36pt;height:14.25pt" o:ole="">
                                    <v:imagedata r:id="rId105" o:title=""/>
                                  </v:shape>
                                  <o:OLEObject Type="Embed" ProgID="Equation.DSMT4" ShapeID="_x0000_i1080" DrawAspect="Content" ObjectID="_1687849803" r:id="rId106"/>
                                </w:object>
                              </w: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222B73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720" w:dyaOrig="315" w14:anchorId="07084912">
                                  <v:shape id="_x0000_i1082" type="#_x0000_t75" style="width:36pt;height:14.25pt" o:ole="">
                                    <v:imagedata r:id="rId107" o:title=""/>
                                  </v:shape>
                                  <o:OLEObject Type="Embed" ProgID="Equation.DSMT4" ShapeID="_x0000_i1082" DrawAspect="Content" ObjectID="_1687849804" r:id="rId108"/>
                                </w:object>
                              </w:r>
                            </w:p>
                            <w:p w14:paraId="3FF396E4" w14:textId="77777777" w:rsidR="000107B0" w:rsidRPr="00222B73" w:rsidRDefault="000107B0" w:rsidP="00F006B0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Bước 3: Kết luận </w:t>
                              </w:r>
                              <w:r w:rsidRPr="00222B73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915" w:dyaOrig="315" w14:anchorId="63E7FAF9">
                                  <v:shape id="_x0000_i1084" type="#_x0000_t75" style="width:43.5pt;height:14.25pt" o:ole="">
                                    <v:imagedata r:id="rId109" o:title=""/>
                                  </v:shape>
                                  <o:OLEObject Type="Embed" ProgID="Equation.DSMT4" ShapeID="_x0000_i1084" DrawAspect="Content" ObjectID="_1687849805" r:id="rId110"/>
                                </w:object>
                              </w:r>
                              <w:r w:rsidRPr="00222B7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5BC3D9BC" w14:textId="7026F43B" w:rsidR="000107B0" w:rsidRPr="00222B73" w:rsidRDefault="000107B0" w:rsidP="00222B73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" name="Group 20"/>
                        <wpg:cNvGrpSpPr/>
                        <wpg:grpSpPr>
                          <a:xfrm>
                            <a:off x="150812" y="0"/>
                            <a:ext cx="6535315" cy="571533"/>
                            <a:chOff x="150812" y="0"/>
                            <a:chExt cx="6535704" cy="571533"/>
                          </a:xfrm>
                        </wpg:grpSpPr>
                        <wpg:grpSp>
                          <wpg:cNvPr id="21" name="Group 21"/>
                          <wpg:cNvGrpSpPr/>
                          <wpg:grpSpPr>
                            <a:xfrm>
                              <a:off x="150812" y="0"/>
                              <a:ext cx="6535704" cy="485775"/>
                              <a:chOff x="150812" y="0"/>
                              <a:chExt cx="6535704" cy="485775"/>
                            </a:xfrm>
                          </wpg:grpSpPr>
                          <wpg:grpSp>
                            <wpg:cNvPr id="22" name="Group 22"/>
                            <wpg:cNvGrpSpPr/>
                            <wpg:grpSpPr>
                              <a:xfrm>
                                <a:off x="184096" y="0"/>
                                <a:ext cx="6502420" cy="485775"/>
                                <a:chOff x="184096" y="0"/>
                                <a:chExt cx="6502420" cy="485775"/>
                              </a:xfrm>
                            </wpg:grpSpPr>
                            <wps:wsp>
                              <wps:cNvPr id="23" name="Rectangle: Single Corner Snipped 23"/>
                              <wps:cNvSpPr/>
                              <wps:spPr>
                                <a:xfrm>
                                  <a:off x="184096" y="38080"/>
                                  <a:ext cx="428574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4" name="Group 24"/>
                              <wpg:cNvGrpSpPr/>
                              <wpg:grpSpPr>
                                <a:xfrm>
                                  <a:off x="1502180" y="0"/>
                                  <a:ext cx="5184336" cy="485775"/>
                                  <a:chOff x="1502180" y="0"/>
                                  <a:chExt cx="5184336" cy="485775"/>
                                </a:xfrm>
                              </wpg:grpSpPr>
                              <wpg:grpSp>
                                <wpg:cNvPr id="25" name="Group 25"/>
                                <wpg:cNvGrpSpPr/>
                                <wpg:grpSpPr>
                                  <a:xfrm>
                                    <a:off x="1611714" y="104387"/>
                                    <a:ext cx="5074802" cy="369570"/>
                                    <a:chOff x="1611714" y="104387"/>
                                    <a:chExt cx="5074802" cy="369570"/>
                                  </a:xfrm>
                                </wpg:grpSpPr>
                                <wps:wsp>
                                  <wps:cNvPr id="26" name="Arrow: Chevron 26"/>
                                  <wps:cNvSpPr/>
                                  <wps:spPr>
                                    <a:xfrm>
                                      <a:off x="1760798" y="105073"/>
                                      <a:ext cx="4925718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751D180" w14:textId="77777777" w:rsidR="000107B0" w:rsidRPr="00222B73" w:rsidRDefault="000107B0" w:rsidP="00222B73">
                                        <w:pPr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222B73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Chứng minh hai mặt phẳng song song, đường thẳng song song mp </w:t>
                                        </w:r>
                                      </w:p>
                                      <w:p w14:paraId="7FD041C8" w14:textId="0E3FD2C2" w:rsidR="000107B0" w:rsidRPr="00222B73" w:rsidRDefault="000107B0" w:rsidP="00115AD4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7" name="Group 27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8" name="Freeform: Shape 28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9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37890C3" w14:textId="77777777" w:rsidR="000107B0" w:rsidRDefault="000107B0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30" name="Group 3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31" name="Freeform: Shape 3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32" name="Flowchart: Terminator 3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33" name="Flowchart: Direct Access Storage 3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34" name="Group 34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35" name="Flowchart: Preparation 3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6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3567376" w14:textId="77777777" w:rsidR="000107B0" w:rsidRDefault="000107B0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6052F1A" id="Group 40" o:spid="_x0000_s1114" style="width:518.05pt;height:240.75pt;mso-position-horizontal-relative:char;mso-position-vertical-relative:line" coordorigin="1438" coordsize="65790,27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">
                <v:shape id="Rectangle: Diagonal Corners Rounded 1" o:spid="_x0000_s1115" style="position:absolute;left:1438;top:2136;width:65791;height:2553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" adj="-11796480,,5400" path="m14522,l6324830,v60895,,110260,49365,110260,110260l6435090,1519003v,8020,-6502,14522,-14522,14522l110260,1533525c49365,1533525,,1484160,,1423265l,14522c,6502,6502,,14522,xe" fillcolor="#fefff7" strokecolor="#4d6d1e" strokeweight="1pt">
                  <v:fill color2="#00c" rotate="t" focusposition=".5,.5" focussize="" colors="0 #fefff7;45220f white;64881f #efffff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847,0;6466341,0;6579068,183613;6579068,2529552;6564221,2553735;112727,2553735;0,2370122;0,24183;14847,0" o:connectangles="0,0,0,0,0,0,0,0,0" textboxrect="0,0,6435090,1533525"/>
                  <v:textbox>
                    <w:txbxContent>
                      <w:p w14:paraId="1E9A76CA" w14:textId="77777777" w:rsidR="000107B0" w:rsidRPr="00222B73" w:rsidRDefault="000107B0" w:rsidP="006675F9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7EF089C8" w14:textId="4445C421" w:rsidR="000107B0" w:rsidRPr="00222B73" w:rsidRDefault="009C1E34" w:rsidP="00222B73">
                        <w:p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sym w:font="Wingdings" w:char="F071"/>
                        </w:r>
                        <w:r w:rsidR="000107B0" w:rsidRPr="00222B73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- Phương pháp: </w:t>
                        </w:r>
                      </w:p>
                      <w:p w14:paraId="55940E94" w14:textId="5E55F067" w:rsidR="000107B0" w:rsidRPr="00222B73" w:rsidRDefault="000107B0" w:rsidP="00222B73">
                        <w:p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i/>
                            <w:color w:val="FF0000"/>
                            <w:sz w:val="24"/>
                            <w:szCs w:val="24"/>
                          </w:rPr>
                        </w:pPr>
                        <w:r w:rsidRPr="00222B73">
                          <w:rPr>
                            <w:rFonts w:ascii="Chu Van An" w:hAnsi="Chu Van An" w:cs="Chu Van An"/>
                            <w:b/>
                            <w:i/>
                            <w:color w:val="FF0000"/>
                            <w:sz w:val="24"/>
                            <w:szCs w:val="24"/>
                          </w:rPr>
                          <w:sym w:font="Wingdings" w:char="F031"/>
                        </w:r>
                        <w:r w:rsidRPr="00222B73">
                          <w:rPr>
                            <w:rFonts w:ascii="Chu Van An" w:hAnsi="Chu Van An" w:cs="Chu Van An"/>
                            <w:b/>
                            <w:i/>
                            <w:color w:val="FF0000"/>
                            <w:sz w:val="24"/>
                            <w:szCs w:val="24"/>
                          </w:rPr>
                          <w:t>Phương pháp 1</w:t>
                        </w:r>
                        <w:r>
                          <w:rPr>
                            <w:rFonts w:ascii="Chu Van An" w:hAnsi="Chu Van An" w:cs="Chu Van An"/>
                            <w:b/>
                            <w:i/>
                            <w:color w:val="FF0000"/>
                            <w:sz w:val="24"/>
                            <w:szCs w:val="24"/>
                          </w:rPr>
                          <w:t>:</w:t>
                        </w:r>
                      </w:p>
                      <w:p w14:paraId="2C0021BA" w14:textId="77777777" w:rsidR="000107B0" w:rsidRPr="00222B73" w:rsidRDefault="000107B0" w:rsidP="00222B73">
                        <w:p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Wingdings" w:char="F0B2"/>
                        </w: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Cơ sở của phương pháp chứng minh hai mặt phẳng </w:t>
                        </w:r>
                        <w:r w:rsidRPr="00222B73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405" w:dyaOrig="315" w14:anchorId="21747C9D">
                            <v:shape id="_x0000_i1062" type="#_x0000_t75" style="width:21.75pt;height:14.25pt" o:ole="">
                              <v:imagedata r:id="rId87" o:title=""/>
                            </v:shape>
                            <o:OLEObject Type="Embed" ProgID="Equation.DSMT4" ShapeID="_x0000_i1062" DrawAspect="Content" ObjectID="_1687849794" r:id="rId111"/>
                          </w:object>
                        </w: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</w:t>
                        </w:r>
                        <w:r w:rsidRPr="00222B73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405" w:dyaOrig="315" w14:anchorId="0CDD4C35">
                            <v:shape id="_x0000_i1064" type="#_x0000_t75" style="width:21.75pt;height:14.25pt" o:ole="">
                              <v:imagedata r:id="rId89" o:title=""/>
                            </v:shape>
                            <o:OLEObject Type="Embed" ProgID="Equation.DSMT4" ShapeID="_x0000_i1064" DrawAspect="Content" ObjectID="_1687849795" r:id="rId112"/>
                          </w:object>
                        </w: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song song nhau là: </w:t>
                        </w:r>
                      </w:p>
                      <w:p w14:paraId="1C1AADDF" w14:textId="77777777" w:rsidR="000107B0" w:rsidRPr="00222B73" w:rsidRDefault="000107B0" w:rsidP="00222B73">
                        <w:p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Ta phải chứng minh có hai đường thẳng cắt nhau thuộc mặt phẳng này lần lượt song song với mặt phẳng kia.</w:t>
                        </w:r>
                      </w:p>
                      <w:p w14:paraId="468CFA8F" w14:textId="77777777" w:rsidR="000107B0" w:rsidRPr="00222B73" w:rsidRDefault="000107B0" w:rsidP="00F006B0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Bước 1: Chứng minh mặt phẳng </w:t>
                        </w:r>
                        <w:r w:rsidRPr="00222B73">
                          <w:rPr>
                            <w:position w:val="-10"/>
                            <w:sz w:val="24"/>
                            <w:szCs w:val="24"/>
                          </w:rPr>
                          <w:object w:dxaOrig="405" w:dyaOrig="315" w14:anchorId="20C1576F">
                            <v:shape id="_x0000_i1066" type="#_x0000_t75" style="width:21.75pt;height:14.25pt" o:ole="">
                              <v:imagedata r:id="rId91" o:title=""/>
                            </v:shape>
                            <o:OLEObject Type="Embed" ProgID="Equation.DSMT4" ShapeID="_x0000_i1066" DrawAspect="Content" ObjectID="_1687849796" r:id="rId113"/>
                          </w:object>
                        </w: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chứa hai đường thẳng </w:t>
                        </w:r>
                        <w:r w:rsidRPr="00222B73">
                          <w:rPr>
                            <w:position w:val="-10"/>
                            <w:sz w:val="24"/>
                            <w:szCs w:val="24"/>
                          </w:rPr>
                          <w:object w:dxaOrig="405" w:dyaOrig="315" w14:anchorId="3444106C">
                            <v:shape id="_x0000_i1068" type="#_x0000_t75" style="width:21.75pt;height:14.25pt" o:ole="">
                              <v:imagedata r:id="rId93" o:title=""/>
                            </v:shape>
                            <o:OLEObject Type="Embed" ProgID="Equation.DSMT4" ShapeID="_x0000_i1068" DrawAspect="Content" ObjectID="_1687849797" r:id="rId114"/>
                          </w:object>
                        </w: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cắt nhau lần lượt song song với hai đường thẳng </w:t>
                        </w:r>
                        <w:r w:rsidRPr="00222B73">
                          <w:rPr>
                            <w:position w:val="-10"/>
                            <w:sz w:val="24"/>
                            <w:szCs w:val="24"/>
                          </w:rPr>
                          <w:object w:dxaOrig="495" w:dyaOrig="315" w14:anchorId="3236C392">
                            <v:shape id="_x0000_i1070" type="#_x0000_t75" style="width:21.75pt;height:14.25pt" o:ole="">
                              <v:imagedata r:id="rId95" o:title=""/>
                            </v:shape>
                            <o:OLEObject Type="Embed" ProgID="Equation.DSMT4" ShapeID="_x0000_i1070" DrawAspect="Content" ObjectID="_1687849798" r:id="rId115"/>
                          </w:object>
                        </w: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cắt nhau trong mặt phẳng </w:t>
                        </w:r>
                        <w:r w:rsidRPr="00222B73">
                          <w:rPr>
                            <w:position w:val="-10"/>
                            <w:sz w:val="24"/>
                            <w:szCs w:val="24"/>
                          </w:rPr>
                          <w:object w:dxaOrig="405" w:dyaOrig="315" w14:anchorId="79F984B0">
                            <v:shape id="_x0000_i1072" type="#_x0000_t75" style="width:21.75pt;height:14.25pt" o:ole="">
                              <v:imagedata r:id="rId97" o:title=""/>
                            </v:shape>
                            <o:OLEObject Type="Embed" ProgID="Equation.DSMT4" ShapeID="_x0000_i1072" DrawAspect="Content" ObjectID="_1687849799" r:id="rId116"/>
                          </w:object>
                        </w: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297522C8" w14:textId="77777777" w:rsidR="000107B0" w:rsidRPr="00222B73" w:rsidRDefault="000107B0" w:rsidP="00F006B0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Bước 2: Kết luận </w:t>
                        </w:r>
                        <w:r w:rsidRPr="00222B73">
                          <w:rPr>
                            <w:position w:val="-10"/>
                            <w:sz w:val="24"/>
                            <w:szCs w:val="24"/>
                          </w:rPr>
                          <w:object w:dxaOrig="915" w:dyaOrig="315" w14:anchorId="74644D2B">
                            <v:shape id="_x0000_i1074" type="#_x0000_t75" style="width:43.5pt;height:14.25pt" o:ole="">
                              <v:imagedata r:id="rId99" o:title=""/>
                            </v:shape>
                            <o:OLEObject Type="Embed" ProgID="Equation.DSMT4" ShapeID="_x0000_i1074" DrawAspect="Content" ObjectID="_1687849800" r:id="rId117"/>
                          </w:object>
                        </w: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theo điều kiện cần và đủ.</w:t>
                        </w:r>
                      </w:p>
                      <w:p w14:paraId="0DC41C8A" w14:textId="21F483D3" w:rsidR="000107B0" w:rsidRPr="00222B73" w:rsidRDefault="000107B0" w:rsidP="00222B73">
                        <w:p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i/>
                            <w:color w:val="FF0000"/>
                            <w:sz w:val="24"/>
                            <w:szCs w:val="24"/>
                          </w:rPr>
                        </w:pPr>
                        <w:r w:rsidRPr="00222B73">
                          <w:rPr>
                            <w:rFonts w:ascii="Chu Van An" w:hAnsi="Chu Van An" w:cs="Chu Van An"/>
                            <w:b/>
                            <w:i/>
                            <w:color w:val="FF0000"/>
                            <w:sz w:val="24"/>
                            <w:szCs w:val="24"/>
                          </w:rPr>
                          <w:sym w:font="Wingdings" w:char="F031"/>
                        </w:r>
                        <w:r w:rsidRPr="00222B73">
                          <w:rPr>
                            <w:rFonts w:ascii="Chu Van An" w:hAnsi="Chu Van An" w:cs="Chu Van An"/>
                            <w:b/>
                            <w:i/>
                            <w:color w:val="FF0000"/>
                            <w:sz w:val="24"/>
                            <w:szCs w:val="24"/>
                          </w:rPr>
                          <w:t>Phương pháp 2</w:t>
                        </w:r>
                        <w:r>
                          <w:rPr>
                            <w:rFonts w:ascii="Chu Van An" w:hAnsi="Chu Van An" w:cs="Chu Van An"/>
                            <w:b/>
                            <w:i/>
                            <w:color w:val="FF0000"/>
                            <w:sz w:val="24"/>
                            <w:szCs w:val="24"/>
                          </w:rPr>
                          <w:t>:</w:t>
                        </w:r>
                      </w:p>
                      <w:p w14:paraId="3787915B" w14:textId="77777777" w:rsidR="000107B0" w:rsidRPr="00222B73" w:rsidRDefault="000107B0" w:rsidP="00F006B0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Bước 1: Tìm hai đường thẳng </w:t>
                        </w:r>
                        <w:r w:rsidRPr="00222B73">
                          <w:rPr>
                            <w:position w:val="-10"/>
                            <w:sz w:val="24"/>
                            <w:szCs w:val="24"/>
                          </w:rPr>
                          <w:object w:dxaOrig="405" w:dyaOrig="315" w14:anchorId="46F166ED">
                            <v:shape id="_x0000_i1076" type="#_x0000_t75" style="width:21.75pt;height:14.25pt" o:ole="">
                              <v:imagedata r:id="rId101" o:title=""/>
                            </v:shape>
                            <o:OLEObject Type="Embed" ProgID="Equation.DSMT4" ShapeID="_x0000_i1076" DrawAspect="Content" ObjectID="_1687849801" r:id="rId118"/>
                          </w:object>
                        </w: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cắt nhau trong mặt phẳng </w:t>
                        </w:r>
                        <w:r w:rsidRPr="00222B73">
                          <w:rPr>
                            <w:position w:val="-10"/>
                            <w:sz w:val="24"/>
                            <w:szCs w:val="24"/>
                          </w:rPr>
                          <w:object w:dxaOrig="405" w:dyaOrig="315" w14:anchorId="36067920">
                            <v:shape id="_x0000_i1078" type="#_x0000_t75" style="width:21.75pt;height:14.25pt" o:ole="">
                              <v:imagedata r:id="rId103" o:title=""/>
                            </v:shape>
                            <o:OLEObject Type="Embed" ProgID="Equation.DSMT4" ShapeID="_x0000_i1078" DrawAspect="Content" ObjectID="_1687849802" r:id="rId119"/>
                          </w:object>
                        </w: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66E024E0" w14:textId="77777777" w:rsidR="000107B0" w:rsidRPr="00222B73" w:rsidRDefault="000107B0" w:rsidP="00F006B0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Bước 2: Lần lượt chứng minh </w:t>
                        </w:r>
                        <w:r w:rsidRPr="00222B73">
                          <w:rPr>
                            <w:position w:val="-10"/>
                            <w:sz w:val="24"/>
                            <w:szCs w:val="24"/>
                          </w:rPr>
                          <w:object w:dxaOrig="720" w:dyaOrig="315" w14:anchorId="31619119">
                            <v:shape id="_x0000_i1080" type="#_x0000_t75" style="width:36pt;height:14.25pt" o:ole="">
                              <v:imagedata r:id="rId105" o:title=""/>
                            </v:shape>
                            <o:OLEObject Type="Embed" ProgID="Equation.DSMT4" ShapeID="_x0000_i1080" DrawAspect="Content" ObjectID="_1687849803" r:id="rId120"/>
                          </w:object>
                        </w: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</w:t>
                        </w:r>
                        <w:r w:rsidRPr="00222B73">
                          <w:rPr>
                            <w:position w:val="-10"/>
                            <w:sz w:val="24"/>
                            <w:szCs w:val="24"/>
                          </w:rPr>
                          <w:object w:dxaOrig="720" w:dyaOrig="315" w14:anchorId="07084912">
                            <v:shape id="_x0000_i1082" type="#_x0000_t75" style="width:36pt;height:14.25pt" o:ole="">
                              <v:imagedata r:id="rId107" o:title=""/>
                            </v:shape>
                            <o:OLEObject Type="Embed" ProgID="Equation.DSMT4" ShapeID="_x0000_i1082" DrawAspect="Content" ObjectID="_1687849804" r:id="rId121"/>
                          </w:object>
                        </w:r>
                      </w:p>
                      <w:p w14:paraId="3FF396E4" w14:textId="77777777" w:rsidR="000107B0" w:rsidRPr="00222B73" w:rsidRDefault="000107B0" w:rsidP="00F006B0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Bước 3: Kết luận </w:t>
                        </w:r>
                        <w:r w:rsidRPr="00222B73">
                          <w:rPr>
                            <w:position w:val="-10"/>
                            <w:sz w:val="24"/>
                            <w:szCs w:val="24"/>
                          </w:rPr>
                          <w:object w:dxaOrig="915" w:dyaOrig="315" w14:anchorId="63E7FAF9">
                            <v:shape id="_x0000_i1084" type="#_x0000_t75" style="width:43.5pt;height:14.25pt" o:ole="">
                              <v:imagedata r:id="rId109" o:title=""/>
                            </v:shape>
                            <o:OLEObject Type="Embed" ProgID="Equation.DSMT4" ShapeID="_x0000_i1084" DrawAspect="Content" ObjectID="_1687849805" r:id="rId122"/>
                          </w:object>
                        </w:r>
                        <w:r w:rsidRPr="00222B7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5BC3D9BC" w14:textId="7026F43B" w:rsidR="000107B0" w:rsidRPr="00222B73" w:rsidRDefault="000107B0" w:rsidP="00222B73">
                        <w:pPr>
                          <w:spacing w:line="240" w:lineRule="auto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20" o:spid="_x0000_s1116" style="position:absolute;left:1508;width:65353;height:5715" coordorigin="1508" coordsize="65357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group id="Group 21" o:spid="_x0000_s1117" style="position:absolute;left:1508;width:65357;height:4857" coordorigin="1508" coordsize="6535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<v:group id="Group 22" o:spid="_x0000_s1118" style="position:absolute;left:1840;width:65025;height:4857" coordorigin="1840" coordsize="6502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  <v:shape id="Rectangle: Single Corner Snipped 23" o:spid="_x0000_s1119" style="position:absolute;left:1840;top:380;width:42858;height:4476;visibility:visible;mso-wrap-style:square;v-text-anchor:middle" coordsize="428574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" path="m,l4061971,r223777,223777l4285748,447554,,447554,,xe" fillcolor="#efddf6 [663]" stroked="f" strokeweight="1.25pt">
                        <v:fill r:id="rId123" o:title="" color2="#fffff7" type="pattern"/>
                        <v:path arrowok="t" o:connecttype="custom" o:connectlocs="0,0;4061971,0;4285748,223777;4285748,447554;0,447554;0,0" o:connectangles="0,0,0,0,0,0"/>
                      </v:shape>
                      <v:group id="Group 24" o:spid="_x0000_s1120" style="position:absolute;left:15021;width:51844;height:4857" coordorigin="15021" coordsize="5184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  <v:group id="Group 25" o:spid="_x0000_s1121" style="position:absolute;left:16117;top:1043;width:50748;height:3696" coordorigin="16117,1043" coordsize="50748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    <v:shape id="Arrow: Chevron 26" o:spid="_x0000_s1122" type="#_x0000_t55" style="position:absolute;left:17607;top:1050;width:49258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" adj="21340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751D180" w14:textId="77777777" w:rsidR="000107B0" w:rsidRPr="00222B73" w:rsidRDefault="000107B0" w:rsidP="00222B73">
                                  <w:pPr>
                                    <w:rPr>
                                      <w:b/>
                                      <w:bCs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  <w:r w:rsidRPr="00222B73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Chứng minh hai mặt phẳng song song, đường thẳng song song mp </w:t>
                                  </w:r>
                                </w:p>
                                <w:p w14:paraId="7FD041C8" w14:textId="0E3FD2C2" w:rsidR="000107B0" w:rsidRPr="00222B73" w:rsidRDefault="000107B0" w:rsidP="00115AD4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27" o:spid="_x0000_s112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        <v:shape id="Freeform: Shape 28" o:spid="_x0000_s112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rbZwwAAANs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PIW/L/EHyPwXAAD//wMAUEsBAi0AFAAGAAgAAAAhANvh9svuAAAAhQEAABMAAAAAAAAAAAAA&#10;AAAAAAAAAFtDb250ZW50X1R5cGVzXS54bWxQSwECLQAUAAYACAAAACEAWvQsW78AAAAVAQAACwAA&#10;AAAAAAAAAAAAAAAfAQAAX3JlbHMvLnJlbHNQSwECLQAUAAYACAAAACEAA9a22cMAAADbAAAADwAA&#10;AAAAAAAAAAAAAAAHAgAAZHJzL2Rvd25yZXYueG1sUEsFBgAAAAADAAMAtwAAAPcCAAAAAA==&#10;" filled="f" stroked="f">
                              <v:textbox>
                                <w:txbxContent>
                                  <w:p w14:paraId="737890C3" w14:textId="77777777" w:rsidR="000107B0" w:rsidRDefault="000107B0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30" o:spid="_x0000_s112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    <v:shape id="Freeform: Shape 31" o:spid="_x0000_s112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32" o:spid="_x0000_s112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33" o:spid="_x0000_s112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34" o:spid="_x0000_s113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  <v:shape id="Flowchart: Preparation 35" o:spid="_x0000_s113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XUH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TKfx/CT9ALp4AAAD//wMAUEsBAi0AFAAGAAgAAAAhANvh9svuAAAAhQEAABMAAAAAAAAAAAAA&#10;AAAAAAAAAFtDb250ZW50X1R5cGVzXS54bWxQSwECLQAUAAYACAAAACEAWvQsW78AAAAVAQAACwAA&#10;AAAAAAAAAAAAAAAfAQAAX3JlbHMvLnJlbHNQSwECLQAUAAYACAAAACEAd6V1B8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3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73567376" w14:textId="77777777" w:rsidR="000107B0" w:rsidRDefault="000107B0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D505C9D" w14:textId="77777777" w:rsidR="00222B73" w:rsidRPr="00E51CF0" w:rsidRDefault="003B77C9" w:rsidP="00222B73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51CF0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51CF0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E51CF0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  <w:r w:rsidR="00222B73" w:rsidRPr="00E51CF0">
        <w:rPr>
          <w:rFonts w:ascii="Chu Van An" w:hAnsi="Chu Van An" w:cs="Chu Van An"/>
          <w:b/>
          <w:bCs/>
          <w:color w:val="FF0000"/>
          <w:sz w:val="24"/>
          <w:szCs w:val="24"/>
        </w:rPr>
        <w:t xml:space="preserve">  </w:t>
      </w:r>
    </w:p>
    <w:p w14:paraId="2D751369" w14:textId="77777777" w:rsidR="00222B73" w:rsidRPr="00E51CF0" w:rsidRDefault="00222B73" w:rsidP="00222B73">
      <w:pPr>
        <w:spacing w:line="240" w:lineRule="auto"/>
        <w:rPr>
          <w:rFonts w:ascii="Chu Van An" w:hAnsi="Chu Van An" w:cs="Chu Van An"/>
          <w:sz w:val="24"/>
          <w:szCs w:val="24"/>
          <w:lang w:val="sv-SE"/>
        </w:rPr>
      </w:pPr>
      <w:r w:rsidRPr="00E51CF0">
        <w:rPr>
          <w:rFonts w:ascii="Chu Van An" w:hAnsi="Chu Van An" w:cs="Chu Van An"/>
          <w:b/>
          <w:bCs/>
          <w:color w:val="FF0000"/>
          <w:sz w:val="24"/>
          <w:szCs w:val="24"/>
        </w:rPr>
        <w:t xml:space="preserve">Câu 1: </w:t>
      </w:r>
      <w:bookmarkStart w:id="5" w:name="_Hlk56878695"/>
      <w:r w:rsidRPr="00E51CF0">
        <w:rPr>
          <w:rFonts w:ascii="Chu Van An" w:hAnsi="Chu Van An" w:cs="Chu Van An"/>
          <w:sz w:val="24"/>
          <w:szCs w:val="24"/>
          <w:lang w:val="sv-SE"/>
        </w:rPr>
        <w:t>Cho hình chóp S.ABCD đáy là hình bình hành tâm O. Gọi M, N lần lượt là trung điểm của SA, SD .</w:t>
      </w:r>
    </w:p>
    <w:p w14:paraId="7ED98A66" w14:textId="77777777" w:rsidR="00222B73" w:rsidRPr="00E51CF0" w:rsidRDefault="00222B73" w:rsidP="00222B73">
      <w:pPr>
        <w:spacing w:line="240" w:lineRule="auto"/>
        <w:rPr>
          <w:rFonts w:ascii="Chu Van An" w:hAnsi="Chu Van An" w:cs="Chu Van An"/>
          <w:sz w:val="24"/>
          <w:szCs w:val="24"/>
          <w:lang w:val="sv-SE"/>
        </w:rPr>
      </w:pPr>
      <w:r w:rsidRPr="00E51CF0">
        <w:rPr>
          <w:rFonts w:ascii="Chu Van An" w:hAnsi="Chu Van An" w:cs="Chu Van An"/>
          <w:sz w:val="24"/>
          <w:szCs w:val="24"/>
          <w:lang w:val="sv-SE"/>
        </w:rPr>
        <w:t>a) Chứng minh rằng :</w:t>
      </w:r>
      <w:r w:rsidRPr="00E51CF0">
        <w:rPr>
          <w:rFonts w:ascii="Chu Van An" w:hAnsi="Chu Van An" w:cs="Chu Van An"/>
          <w:position w:val="-14"/>
          <w:sz w:val="24"/>
          <w:szCs w:val="24"/>
        </w:rPr>
        <w:object w:dxaOrig="1420" w:dyaOrig="380" w14:anchorId="0AE690C8">
          <v:shape id="_x0000_i1085" type="#_x0000_t75" style="width:1in;height:21.75pt" o:ole="">
            <v:imagedata r:id="rId124" o:title=""/>
          </v:shape>
          <o:OLEObject Type="Embed" ProgID="Equation.DSMT4" ShapeID="_x0000_i1085" DrawAspect="Content" ObjectID="_1687849495" r:id="rId125"/>
        </w:object>
      </w:r>
      <w:r w:rsidRPr="00E51CF0">
        <w:rPr>
          <w:rFonts w:ascii="Chu Van An" w:hAnsi="Chu Van An" w:cs="Chu Van An"/>
          <w:sz w:val="24"/>
          <w:szCs w:val="24"/>
          <w:lang w:val="sv-SE"/>
        </w:rPr>
        <w:t xml:space="preserve">. </w:t>
      </w:r>
    </w:p>
    <w:p w14:paraId="759C86EF" w14:textId="245B1878" w:rsidR="00222B73" w:rsidRPr="00E51CF0" w:rsidRDefault="00222B73" w:rsidP="00222B73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  <w:lang w:val="sv-SE"/>
        </w:rPr>
        <w:t>b) Gọi P, Q , R lần lượt là trung điểm của AB, ON, S</w:t>
      </w:r>
      <w:r w:rsidR="005B4337" w:rsidRPr="005B4337">
        <w:rPr>
          <w:rFonts w:ascii="MS PMincho" w:eastAsia="MS PMincho" w:hAnsi="MS PMincho" w:cs="Chu Van An"/>
          <w:b/>
          <w:color w:val="0000FF"/>
          <w:sz w:val="24"/>
          <w:szCs w:val="24"/>
          <w:lang w:val="sv-SE"/>
        </w:rPr>
        <w:t>Ⓑ.</w:t>
      </w:r>
      <w:r w:rsidRPr="00E51CF0">
        <w:rPr>
          <w:rFonts w:ascii="Chu Van An" w:hAnsi="Chu Van An" w:cs="Chu Van An"/>
          <w:sz w:val="24"/>
          <w:szCs w:val="24"/>
          <w:lang w:val="sv-SE"/>
        </w:rPr>
        <w:t xml:space="preserve"> Chứng minh : </w:t>
      </w:r>
      <w:r w:rsidRPr="00E51CF0">
        <w:rPr>
          <w:rFonts w:ascii="Chu Van An" w:hAnsi="Chu Van An" w:cs="Chu Van An"/>
          <w:position w:val="-14"/>
          <w:sz w:val="24"/>
          <w:szCs w:val="24"/>
        </w:rPr>
        <w:object w:dxaOrig="1040" w:dyaOrig="380" w14:anchorId="4A4CF623">
          <v:shape id="_x0000_i1086" type="#_x0000_t75" style="width:50.25pt;height:21.75pt" o:ole="">
            <v:imagedata r:id="rId126" o:title=""/>
          </v:shape>
          <o:OLEObject Type="Embed" ProgID="Equation.DSMT4" ShapeID="_x0000_i1086" DrawAspect="Content" ObjectID="_1687849496" r:id="rId127"/>
        </w:object>
      </w:r>
      <w:r w:rsidRPr="00E51CF0">
        <w:rPr>
          <w:rFonts w:ascii="Chu Van An" w:hAnsi="Chu Van An" w:cs="Chu Van An"/>
          <w:sz w:val="24"/>
          <w:szCs w:val="24"/>
        </w:rPr>
        <w:t xml:space="preserve">, </w:t>
      </w:r>
      <w:r w:rsidRPr="00E51CF0">
        <w:rPr>
          <w:rFonts w:ascii="Chu Van An" w:hAnsi="Chu Van An" w:cs="Chu Van An"/>
          <w:position w:val="-14"/>
          <w:sz w:val="24"/>
          <w:szCs w:val="24"/>
        </w:rPr>
        <w:object w:dxaOrig="1440" w:dyaOrig="380" w14:anchorId="058B8060">
          <v:shape id="_x0000_i1087" type="#_x0000_t75" style="width:1in;height:21.75pt" o:ole="">
            <v:imagedata r:id="rId128" o:title=""/>
          </v:shape>
          <o:OLEObject Type="Embed" ProgID="Equation.DSMT4" ShapeID="_x0000_i1087" DrawAspect="Content" ObjectID="_1687849497" r:id="rId129"/>
        </w:object>
      </w:r>
    </w:p>
    <w:bookmarkEnd w:id="5"/>
    <w:p w14:paraId="0D1C0D8A" w14:textId="77777777" w:rsidR="00222B73" w:rsidRPr="00E51CF0" w:rsidRDefault="00222B73" w:rsidP="00222B73">
      <w:pPr>
        <w:spacing w:line="240" w:lineRule="auto"/>
        <w:ind w:firstLine="284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E51CF0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08401D3C" w14:textId="6D1516B1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10110"/>
        </w:tabs>
        <w:spacing w:before="20" w:line="240" w:lineRule="auto"/>
        <w:ind w:left="284"/>
        <w:rPr>
          <w:rFonts w:ascii="Chu Van An" w:hAnsi="Chu Van An" w:cs="Chu Van An"/>
          <w:b/>
          <w:bCs/>
          <w:sz w:val="24"/>
          <w:szCs w:val="24"/>
          <w:lang w:val="sv-SE"/>
        </w:rPr>
      </w:pPr>
      <w:r w:rsidRPr="00E51CF0">
        <w:rPr>
          <w:rFonts w:ascii="Chu Van An" w:hAnsi="Chu Van An" w:cs="Chu Van An"/>
          <w:b/>
          <w:bCs/>
          <w:sz w:val="24"/>
          <w:szCs w:val="24"/>
          <w:lang w:val="sv-SE"/>
        </w:rPr>
        <w:t xml:space="preserve">a) </w:t>
      </w:r>
      <w:r w:rsidRPr="00E51CF0">
        <w:rPr>
          <w:rFonts w:ascii="Chu Van An" w:hAnsi="Chu Van An" w:cs="Chu Van An"/>
          <w:b/>
          <w:bCs/>
          <w:sz w:val="24"/>
          <w:szCs w:val="24"/>
          <w:lang w:val="sv-SE"/>
        </w:rPr>
        <w:tab/>
        <w:t>Chứng minh</w:t>
      </w:r>
      <w:r w:rsidRPr="00E51CF0">
        <w:rPr>
          <w:rFonts w:ascii="Chu Van An" w:hAnsi="Chu Van An" w:cs="Chu Van An"/>
          <w:position w:val="-14"/>
          <w:sz w:val="24"/>
          <w:szCs w:val="24"/>
        </w:rPr>
        <w:object w:dxaOrig="1420" w:dyaOrig="380" w14:anchorId="638CB709">
          <v:shape id="_x0000_i1088" type="#_x0000_t75" style="width:1in;height:21.75pt" o:ole="">
            <v:imagedata r:id="rId124" o:title=""/>
          </v:shape>
          <o:OLEObject Type="Embed" ProgID="Equation.DSMT4" ShapeID="_x0000_i1088" DrawAspect="Content" ObjectID="_1687849498" r:id="rId130"/>
        </w:object>
      </w:r>
    </w:p>
    <w:p w14:paraId="1EAE3FD2" w14:textId="77777777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10110"/>
        </w:tabs>
        <w:spacing w:before="20" w:line="240" w:lineRule="auto"/>
        <w:ind w:left="284" w:right="2975"/>
        <w:rPr>
          <w:rFonts w:ascii="Chu Van An" w:hAnsi="Chu Van An" w:cs="Chu Van An"/>
          <w:sz w:val="24"/>
          <w:szCs w:val="24"/>
          <w:lang w:val="sv-SE"/>
        </w:rPr>
      </w:pPr>
      <w:r w:rsidRPr="00E51CF0">
        <w:rPr>
          <w:rFonts w:ascii="Chu Van An" w:hAnsi="Chu Van An" w:cs="Chu Van An"/>
          <w:sz w:val="24"/>
          <w:szCs w:val="24"/>
          <w:lang w:val="sv-SE"/>
        </w:rPr>
        <w:tab/>
        <w:t xml:space="preserve">Trong hai  tam giác SAC và SDB có </w:t>
      </w:r>
    </w:p>
    <w:p w14:paraId="1DD31789" w14:textId="77777777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10110"/>
        </w:tabs>
        <w:spacing w:before="20" w:line="240" w:lineRule="auto"/>
        <w:ind w:left="284" w:right="2975"/>
        <w:rPr>
          <w:rFonts w:ascii="Chu Van An" w:hAnsi="Chu Van An" w:cs="Chu Van An"/>
          <w:sz w:val="24"/>
          <w:szCs w:val="24"/>
          <w:lang w:val="sv-SE"/>
        </w:rPr>
      </w:pPr>
      <w:r w:rsidRPr="00E51CF0">
        <w:rPr>
          <w:rFonts w:ascii="Chu Van An" w:hAnsi="Chu Van An" w:cs="Chu Van An"/>
          <w:position w:val="-8"/>
          <w:sz w:val="24"/>
          <w:szCs w:val="24"/>
        </w:rPr>
        <w:object w:dxaOrig="840" w:dyaOrig="279" w14:anchorId="2856BB5F">
          <v:shape id="_x0000_i1089" type="#_x0000_t75" style="width:43.5pt;height:14.25pt" o:ole="">
            <v:imagedata r:id="rId131" o:title=""/>
          </v:shape>
          <o:OLEObject Type="Embed" ProgID="Equation.DSMT4" ShapeID="_x0000_i1089" DrawAspect="Content" ObjectID="_1687849499" r:id="rId132"/>
        </w:object>
      </w:r>
      <w:r w:rsidRPr="00E51CF0">
        <w:rPr>
          <w:rFonts w:ascii="Chu Van An" w:hAnsi="Chu Van An" w:cs="Chu Van An"/>
          <w:sz w:val="24"/>
          <w:szCs w:val="24"/>
          <w:lang w:val="sv-SE"/>
        </w:rPr>
        <w:t xml:space="preserve">và 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780" w:dyaOrig="279" w14:anchorId="225F02F5">
          <v:shape id="_x0000_i1090" type="#_x0000_t75" style="width:36pt;height:14.25pt" o:ole="">
            <v:imagedata r:id="rId133" o:title=""/>
          </v:shape>
          <o:OLEObject Type="Embed" ProgID="Equation.DSMT4" ShapeID="_x0000_i1090" DrawAspect="Content" ObjectID="_1687849500" r:id="rId134"/>
        </w:object>
      </w:r>
      <w:r w:rsidRPr="00E51CF0">
        <w:rPr>
          <w:rFonts w:ascii="Chu Van An" w:hAnsi="Chu Van An" w:cs="Chu Van An"/>
          <w:sz w:val="24"/>
          <w:szCs w:val="24"/>
          <w:lang w:val="sv-SE"/>
        </w:rPr>
        <w:t>(đường trung bình của tam giác)</w:t>
      </w:r>
    </w:p>
    <w:p w14:paraId="463A97BE" w14:textId="71321123" w:rsidR="00222B73" w:rsidRPr="00E51CF0" w:rsidRDefault="00BD2C5B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10110"/>
        </w:tabs>
        <w:spacing w:before="20" w:line="240" w:lineRule="auto"/>
        <w:ind w:left="284" w:right="2975"/>
        <w:rPr>
          <w:rFonts w:ascii="Chu Van An" w:hAnsi="Chu Van An" w:cs="Chu Van An"/>
          <w:sz w:val="24"/>
          <w:szCs w:val="24"/>
          <w:lang w:val="sv-SE"/>
        </w:rPr>
      </w:pPr>
      <w:r w:rsidRPr="00E51CF0">
        <w:rPr>
          <w:noProof/>
          <w:sz w:val="24"/>
          <w:szCs w:val="24"/>
        </w:rPr>
        <w:lastRenderedPageBreak/>
        <w:drawing>
          <wp:anchor distT="0" distB="0" distL="114300" distR="114300" simplePos="0" relativeHeight="251674624" behindDoc="0" locked="0" layoutInCell="1" allowOverlap="1" wp14:anchorId="66DAFC82" wp14:editId="73B8BFA7">
            <wp:simplePos x="0" y="0"/>
            <wp:positionH relativeFrom="column">
              <wp:posOffset>4555490</wp:posOffset>
            </wp:positionH>
            <wp:positionV relativeFrom="paragraph">
              <wp:posOffset>198120</wp:posOffset>
            </wp:positionV>
            <wp:extent cx="1615440" cy="1647825"/>
            <wp:effectExtent l="0" t="0" r="3810" b="9525"/>
            <wp:wrapSquare wrapText="bothSides"/>
            <wp:docPr id="2124572825" name="Picture 2124572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544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2B73" w:rsidRPr="00E51CF0">
        <w:rPr>
          <w:rFonts w:ascii="Chu Van An" w:hAnsi="Chu Van An" w:cs="Chu Van An"/>
          <w:sz w:val="24"/>
          <w:szCs w:val="24"/>
          <w:lang w:val="sv-SE"/>
        </w:rPr>
        <w:tab/>
        <w:t xml:space="preserve">Có </w:t>
      </w:r>
      <w:r w:rsidR="00222B73" w:rsidRPr="00E51CF0">
        <w:rPr>
          <w:rFonts w:ascii="Chu Van An" w:hAnsi="Chu Van An" w:cs="Chu Van An"/>
          <w:noProof/>
          <w:position w:val="-32"/>
          <w:sz w:val="24"/>
          <w:szCs w:val="24"/>
        </w:rPr>
        <w:drawing>
          <wp:inline distT="0" distB="0" distL="0" distR="0" wp14:anchorId="67439E3C" wp14:editId="281A44C2">
            <wp:extent cx="2257425" cy="466725"/>
            <wp:effectExtent l="0" t="0" r="0" b="9525"/>
            <wp:docPr id="2124573065" name="Picture 2124573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0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22B73" w:rsidRPr="00E51CF0">
        <w:rPr>
          <w:rFonts w:ascii="Chu Van An" w:hAnsi="Chu Van An" w:cs="Chu Van An"/>
          <w:sz w:val="24"/>
          <w:szCs w:val="24"/>
          <w:lang w:val="sv-SE"/>
        </w:rPr>
        <w:t>.</w:t>
      </w:r>
      <w:r w:rsidRPr="00E51CF0">
        <w:rPr>
          <w:rFonts w:ascii="Chu Van An" w:hAnsi="Chu Van An" w:cs="Chu Van An"/>
          <w:sz w:val="24"/>
          <w:szCs w:val="24"/>
          <w:lang w:val="sv-SE"/>
        </w:rPr>
        <w:t xml:space="preserve">    </w:t>
      </w:r>
    </w:p>
    <w:p w14:paraId="50DC3DF9" w14:textId="77777777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10110"/>
        </w:tabs>
        <w:spacing w:before="20" w:line="240" w:lineRule="auto"/>
        <w:ind w:left="284" w:right="2975"/>
        <w:rPr>
          <w:rFonts w:ascii="Chu Van An" w:hAnsi="Chu Van An" w:cs="Chu Van An"/>
          <w:b/>
          <w:bCs/>
          <w:sz w:val="24"/>
          <w:szCs w:val="24"/>
          <w:lang w:val="sv-SE"/>
        </w:rPr>
      </w:pPr>
      <w:r w:rsidRPr="00E51CF0">
        <w:rPr>
          <w:rFonts w:ascii="Chu Van An" w:hAnsi="Chu Van An" w:cs="Chu Van An"/>
          <w:b/>
          <w:bCs/>
          <w:sz w:val="24"/>
          <w:szCs w:val="24"/>
          <w:lang w:val="sv-SE"/>
        </w:rPr>
        <w:t>b)</w:t>
      </w:r>
      <w:r w:rsidRPr="00E51CF0">
        <w:rPr>
          <w:rFonts w:ascii="Chu Van An" w:hAnsi="Chu Van An" w:cs="Chu Van An"/>
          <w:b/>
          <w:bCs/>
          <w:sz w:val="24"/>
          <w:szCs w:val="24"/>
          <w:lang w:val="sv-SE"/>
        </w:rPr>
        <w:tab/>
        <w:t xml:space="preserve">Chứng minh : </w:t>
      </w:r>
      <w:r w:rsidRPr="00E51CF0">
        <w:rPr>
          <w:rFonts w:ascii="Chu Van An" w:hAnsi="Chu Van An" w:cs="Chu Van An"/>
          <w:position w:val="-14"/>
          <w:sz w:val="24"/>
          <w:szCs w:val="24"/>
        </w:rPr>
        <w:object w:dxaOrig="1040" w:dyaOrig="380" w14:anchorId="32012382">
          <v:shape id="_x0000_i1091" type="#_x0000_t75" style="width:50.25pt;height:21.75pt" o:ole="">
            <v:imagedata r:id="rId126" o:title=""/>
          </v:shape>
          <o:OLEObject Type="Embed" ProgID="Equation.DSMT4" ShapeID="_x0000_i1091" DrawAspect="Content" ObjectID="_1687849501" r:id="rId137"/>
        </w:object>
      </w:r>
      <w:r w:rsidRPr="00E51CF0">
        <w:rPr>
          <w:rFonts w:ascii="Chu Van An" w:hAnsi="Chu Van An" w:cs="Chu Van An"/>
          <w:b/>
          <w:bCs/>
          <w:sz w:val="24"/>
          <w:szCs w:val="24"/>
          <w:lang w:val="sv-SE"/>
        </w:rPr>
        <w:tab/>
      </w:r>
    </w:p>
    <w:p w14:paraId="005E8EAF" w14:textId="7B1744BB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10110"/>
        </w:tabs>
        <w:spacing w:before="20" w:line="240" w:lineRule="auto"/>
        <w:ind w:left="284" w:right="2975"/>
        <w:rPr>
          <w:rFonts w:ascii="Chu Van An" w:hAnsi="Chu Van An" w:cs="Chu Van An"/>
          <w:sz w:val="24"/>
          <w:szCs w:val="24"/>
          <w:lang w:val="sv-SE"/>
        </w:rPr>
      </w:pPr>
      <w:r w:rsidRPr="00E51CF0">
        <w:rPr>
          <w:rFonts w:ascii="Chu Van An" w:hAnsi="Chu Van An" w:cs="Chu Van An"/>
          <w:sz w:val="24"/>
          <w:szCs w:val="24"/>
          <w:lang w:val="sv-SE"/>
        </w:rPr>
        <w:tab/>
        <w:t xml:space="preserve">Có 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840" w:dyaOrig="279" w14:anchorId="70BBF609">
          <v:shape id="_x0000_i1092" type="#_x0000_t75" style="width:43.5pt;height:14.25pt" o:ole="">
            <v:imagedata r:id="rId138" o:title=""/>
          </v:shape>
          <o:OLEObject Type="Embed" ProgID="Equation.DSMT4" ShapeID="_x0000_i1092" DrawAspect="Content" ObjectID="_1687849502" r:id="rId139"/>
        </w:object>
      </w:r>
      <w:r w:rsidRPr="00E51CF0">
        <w:rPr>
          <w:rFonts w:ascii="Chu Van An" w:hAnsi="Chu Van An" w:cs="Chu Van An"/>
          <w:sz w:val="24"/>
          <w:szCs w:val="24"/>
          <w:lang w:val="sv-SE"/>
        </w:rPr>
        <w:t>mà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900" w:dyaOrig="279" w14:anchorId="75DA9FDE">
          <v:shape id="_x0000_i1093" type="#_x0000_t75" style="width:43.5pt;height:14.25pt" o:ole="">
            <v:imagedata r:id="rId140" o:title=""/>
          </v:shape>
          <o:OLEObject Type="Embed" ProgID="Equation.DSMT4" ShapeID="_x0000_i1093" DrawAspect="Content" ObjectID="_1687849503" r:id="rId141"/>
        </w:object>
      </w:r>
      <w:r w:rsidRPr="00E51CF0">
        <w:rPr>
          <w:rFonts w:ascii="Chu Van An" w:hAnsi="Chu Van An" w:cs="Chu Van An"/>
          <w:sz w:val="24"/>
          <w:szCs w:val="24"/>
          <w:lang w:val="sv-SE"/>
        </w:rPr>
        <w:t xml:space="preserve"> suy ra . </w:t>
      </w:r>
      <w:r w:rsidRPr="00E51CF0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46B4C347" wp14:editId="1FB452B0">
            <wp:extent cx="1666875" cy="238125"/>
            <wp:effectExtent l="0" t="0" r="0" b="9525"/>
            <wp:docPr id="2124573064" name="Picture 2124573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1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424D27" w14:textId="46948D17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10110"/>
        </w:tabs>
        <w:spacing w:before="20" w:line="240" w:lineRule="auto"/>
        <w:ind w:left="284" w:right="2975"/>
        <w:rPr>
          <w:rFonts w:ascii="Chu Van An" w:hAnsi="Chu Van An" w:cs="Chu Van An"/>
          <w:sz w:val="24"/>
          <w:szCs w:val="24"/>
          <w:lang w:val="sv-SE"/>
        </w:rPr>
      </w:pPr>
      <w:r w:rsidRPr="00E51CF0">
        <w:rPr>
          <w:rFonts w:ascii="Chu Van An" w:hAnsi="Chu Van An" w:cs="Chu Van An"/>
          <w:sz w:val="24"/>
          <w:szCs w:val="24"/>
          <w:lang w:val="sv-SE"/>
        </w:rPr>
        <w:t xml:space="preserve">Suy ra 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880" w:dyaOrig="279" w14:anchorId="5F33F75D">
          <v:shape id="_x0000_i1094" type="#_x0000_t75" style="width:43.5pt;height:14.25pt" o:ole="">
            <v:imagedata r:id="rId143" o:title=""/>
          </v:shape>
          <o:OLEObject Type="Embed" ProgID="Equation.DSMT4" ShapeID="_x0000_i1094" DrawAspect="Content" ObjectID="_1687849504" r:id="rId144"/>
        </w:object>
      </w:r>
    </w:p>
    <w:p w14:paraId="0696A6E4" w14:textId="18606DE8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10110"/>
        </w:tabs>
        <w:spacing w:before="20" w:line="240" w:lineRule="auto"/>
        <w:ind w:left="284"/>
        <w:rPr>
          <w:rFonts w:ascii="Chu Van An" w:hAnsi="Chu Van An" w:cs="Chu Van An"/>
          <w:sz w:val="24"/>
          <w:szCs w:val="24"/>
          <w:lang w:val="sv-SE"/>
        </w:rPr>
      </w:pPr>
      <w:r w:rsidRPr="00E51CF0">
        <w:rPr>
          <w:rFonts w:ascii="Chu Van An" w:hAnsi="Chu Van An" w:cs="Chu Van An"/>
          <w:sz w:val="24"/>
          <w:szCs w:val="24"/>
          <w:lang w:val="sv-SE"/>
        </w:rPr>
        <w:tab/>
        <w:t xml:space="preserve">Vì </w:t>
      </w:r>
      <w:r w:rsidRPr="00E51CF0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49828B0C" wp14:editId="301D21D4">
            <wp:extent cx="1790700" cy="238125"/>
            <wp:effectExtent l="0" t="0" r="0" b="9525"/>
            <wp:docPr id="2124573063" name="Picture 2124573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2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  <w:lang w:val="sv-SE"/>
        </w:rPr>
        <w:tab/>
      </w:r>
    </w:p>
    <w:p w14:paraId="5C8D2483" w14:textId="77777777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10110"/>
        </w:tabs>
        <w:spacing w:before="20" w:line="240" w:lineRule="auto"/>
        <w:ind w:left="284"/>
        <w:rPr>
          <w:rFonts w:ascii="Chu Van An" w:hAnsi="Chu Van An" w:cs="Chu Van An"/>
          <w:b/>
          <w:bCs/>
          <w:sz w:val="24"/>
          <w:szCs w:val="24"/>
          <w:lang w:val="sv-SE"/>
        </w:rPr>
      </w:pPr>
      <w:r w:rsidRPr="00E51CF0">
        <w:rPr>
          <w:rFonts w:ascii="Chu Van An" w:hAnsi="Chu Van An" w:cs="Chu Van An"/>
          <w:b/>
          <w:bCs/>
          <w:sz w:val="24"/>
          <w:szCs w:val="24"/>
          <w:lang w:val="sv-SE"/>
        </w:rPr>
        <w:tab/>
      </w:r>
      <w:r w:rsidRPr="00E51CF0">
        <w:rPr>
          <w:rFonts w:ascii="Chu Van An" w:hAnsi="Chu Van An" w:cs="Chu Van An"/>
          <w:b/>
          <w:bCs/>
          <w:sz w:val="24"/>
          <w:szCs w:val="24"/>
          <w:lang w:val="sv-SE"/>
        </w:rPr>
        <w:sym w:font="Wingdings" w:char="F09F"/>
      </w:r>
      <w:r w:rsidRPr="00E51CF0">
        <w:rPr>
          <w:rFonts w:ascii="Chu Van An" w:hAnsi="Chu Van An" w:cs="Chu Van An"/>
          <w:b/>
          <w:bCs/>
          <w:sz w:val="24"/>
          <w:szCs w:val="24"/>
          <w:lang w:val="sv-SE"/>
        </w:rPr>
        <w:t xml:space="preserve">Chứng minh : </w:t>
      </w:r>
      <w:r w:rsidRPr="00E51CF0">
        <w:rPr>
          <w:rFonts w:ascii="Chu Van An" w:hAnsi="Chu Van An" w:cs="Chu Van An"/>
          <w:position w:val="-14"/>
          <w:sz w:val="24"/>
          <w:szCs w:val="24"/>
        </w:rPr>
        <w:object w:dxaOrig="1440" w:dyaOrig="380" w14:anchorId="67A5A464">
          <v:shape id="_x0000_i1095" type="#_x0000_t75" style="width:1in;height:21.75pt" o:ole="">
            <v:imagedata r:id="rId128" o:title=""/>
          </v:shape>
          <o:OLEObject Type="Embed" ProgID="Equation.DSMT4" ShapeID="_x0000_i1095" DrawAspect="Content" ObjectID="_1687849505" r:id="rId146"/>
        </w:object>
      </w:r>
    </w:p>
    <w:p w14:paraId="2DBE8B76" w14:textId="77777777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10110"/>
        </w:tabs>
        <w:spacing w:before="20" w:line="240" w:lineRule="auto"/>
        <w:ind w:left="284"/>
        <w:rPr>
          <w:rFonts w:ascii="Chu Van An" w:hAnsi="Chu Van An" w:cs="Chu Van An"/>
          <w:sz w:val="24"/>
          <w:szCs w:val="24"/>
          <w:lang w:val="sv-SE"/>
        </w:rPr>
      </w:pPr>
      <w:r w:rsidRPr="00E51CF0">
        <w:rPr>
          <w:rFonts w:ascii="Chu Van An" w:hAnsi="Chu Van An" w:cs="Chu Van An"/>
          <w:sz w:val="24"/>
          <w:szCs w:val="24"/>
          <w:lang w:val="sv-SE"/>
        </w:rPr>
        <w:tab/>
        <w:t>Ta có MR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139" w:dyaOrig="260" w14:anchorId="58A088F6">
          <v:shape id="_x0000_i1096" type="#_x0000_t75" style="width:7.5pt;height:14.25pt" o:ole="">
            <v:imagedata r:id="rId147" o:title=""/>
          </v:shape>
          <o:OLEObject Type="Embed" ProgID="Equation.DSMT4" ShapeID="_x0000_i1096" DrawAspect="Content" ObjectID="_1687849506" r:id="rId148"/>
        </w:object>
      </w:r>
      <w:r w:rsidRPr="00E51CF0">
        <w:rPr>
          <w:rFonts w:ascii="Chu Van An" w:hAnsi="Chu Van An" w:cs="Chu Van An"/>
          <w:sz w:val="24"/>
          <w:szCs w:val="24"/>
          <w:lang w:val="sv-SE"/>
        </w:rPr>
        <w:t>AB mà AB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139" w:dyaOrig="260" w14:anchorId="21B33024">
          <v:shape id="_x0000_i1097" type="#_x0000_t75" style="width:7.5pt;height:14.25pt" o:ole="">
            <v:imagedata r:id="rId147" o:title=""/>
          </v:shape>
          <o:OLEObject Type="Embed" ProgID="Equation.DSMT4" ShapeID="_x0000_i1097" DrawAspect="Content" ObjectID="_1687849507" r:id="rId149"/>
        </w:object>
      </w:r>
      <w:r w:rsidRPr="00E51CF0">
        <w:rPr>
          <w:rFonts w:ascii="Chu Van An" w:hAnsi="Chu Van An" w:cs="Chu Van An"/>
          <w:sz w:val="24"/>
          <w:szCs w:val="24"/>
          <w:lang w:val="sv-SE"/>
        </w:rPr>
        <w:t>CD , suy ra MR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139" w:dyaOrig="260" w14:anchorId="724AA8B2">
          <v:shape id="_x0000_i1098" type="#_x0000_t75" style="width:7.5pt;height:14.25pt" o:ole="">
            <v:imagedata r:id="rId147" o:title=""/>
          </v:shape>
          <o:OLEObject Type="Embed" ProgID="Equation.DSMT4" ShapeID="_x0000_i1098" DrawAspect="Content" ObjectID="_1687849508" r:id="rId150"/>
        </w:object>
      </w:r>
      <w:r w:rsidRPr="00E51CF0">
        <w:rPr>
          <w:rFonts w:ascii="Chu Van An" w:hAnsi="Chu Van An" w:cs="Chu Van An"/>
          <w:sz w:val="24"/>
          <w:szCs w:val="24"/>
          <w:lang w:val="sv-SE"/>
        </w:rPr>
        <w:t>CD . Và có OM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139" w:dyaOrig="260" w14:anchorId="3536A9C7">
          <v:shape id="_x0000_i1099" type="#_x0000_t75" style="width:7.5pt;height:14.25pt" o:ole="">
            <v:imagedata r:id="rId147" o:title=""/>
          </v:shape>
          <o:OLEObject Type="Embed" ProgID="Equation.DSMT4" ShapeID="_x0000_i1099" DrawAspect="Content" ObjectID="_1687849509" r:id="rId151"/>
        </w:object>
      </w:r>
      <w:r w:rsidRPr="00E51CF0">
        <w:rPr>
          <w:rFonts w:ascii="Chu Van An" w:hAnsi="Chu Van An" w:cs="Chu Van An"/>
          <w:sz w:val="24"/>
          <w:szCs w:val="24"/>
          <w:lang w:val="sv-SE"/>
        </w:rPr>
        <w:t xml:space="preserve">SC </w:t>
      </w:r>
    </w:p>
    <w:p w14:paraId="3DB8FC94" w14:textId="77777777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10110"/>
        </w:tabs>
        <w:spacing w:before="20" w:line="240" w:lineRule="auto"/>
        <w:ind w:left="284"/>
        <w:rPr>
          <w:rFonts w:ascii="Chu Van An" w:hAnsi="Chu Van An" w:cs="Chu Van An"/>
          <w:sz w:val="24"/>
          <w:szCs w:val="24"/>
          <w:lang w:val="sv-SE"/>
        </w:rPr>
      </w:pPr>
      <w:r w:rsidRPr="00E51CF0">
        <w:rPr>
          <w:rFonts w:ascii="Chu Van An" w:hAnsi="Chu Van An" w:cs="Chu Van An"/>
          <w:sz w:val="24"/>
          <w:szCs w:val="24"/>
          <w:lang w:val="sv-SE"/>
        </w:rPr>
        <w:tab/>
        <w:t xml:space="preserve">Vì </w:t>
      </w:r>
      <w:r w:rsidRPr="00E51CF0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68A78D04" wp14:editId="7ED9CBD5">
            <wp:extent cx="1095375" cy="238125"/>
            <wp:effectExtent l="0" t="0" r="0" b="9525"/>
            <wp:docPr id="2124573062" name="Picture 2124573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3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  <w:lang w:val="sv-SE"/>
        </w:rPr>
        <w:t xml:space="preserve"> và </w:t>
      </w:r>
      <w:r w:rsidRPr="00E51CF0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046DB47A" wp14:editId="7FB156CD">
            <wp:extent cx="942975" cy="238125"/>
            <wp:effectExtent l="0" t="0" r="9525" b="9525"/>
            <wp:docPr id="2124573061" name="Picture 2124573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4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  <w:lang w:val="sv-SE"/>
        </w:rPr>
        <w:t xml:space="preserve"> . Từ đó suy ra </w:t>
      </w:r>
      <w:r w:rsidRPr="00E51CF0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515BF64D" wp14:editId="5004BD51">
            <wp:extent cx="923925" cy="238125"/>
            <wp:effectExtent l="0" t="0" r="0" b="9525"/>
            <wp:docPr id="2124573060" name="Picture 2124573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5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9BD136" w14:textId="77777777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10110"/>
        </w:tabs>
        <w:spacing w:before="20" w:line="240" w:lineRule="auto"/>
        <w:ind w:left="284" w:hanging="142"/>
        <w:rPr>
          <w:rFonts w:ascii="Chu Van An" w:hAnsi="Chu Van An" w:cs="Chu Van An"/>
          <w:sz w:val="24"/>
          <w:szCs w:val="24"/>
          <w:lang w:val="sv-SE"/>
        </w:rPr>
      </w:pPr>
      <w:r w:rsidRPr="00E51CF0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2: </w:t>
      </w:r>
      <w:r w:rsidRPr="00E51CF0">
        <w:rPr>
          <w:rFonts w:ascii="Chu Van An" w:hAnsi="Chu Van An" w:cs="Chu Van An"/>
          <w:sz w:val="24"/>
          <w:szCs w:val="24"/>
          <w:lang w:val="sv-SE"/>
        </w:rPr>
        <w:t xml:space="preserve">Cho hai hình bình hành ABCD và ABEF có chung cạnh AB  và không đồng phẳng. I, J, K  lần lượt  là trung điểm các cạnh AB, CD, EF. </w:t>
      </w:r>
      <w:r w:rsidRPr="00E51CF0">
        <w:rPr>
          <w:rFonts w:ascii="Chu Van An" w:hAnsi="Chu Van An" w:cs="Chu Van An"/>
          <w:sz w:val="24"/>
          <w:szCs w:val="24"/>
        </w:rPr>
        <w:t>Chứng minh:</w:t>
      </w:r>
      <w:r w:rsidRPr="00E51CF0">
        <w:rPr>
          <w:rFonts w:ascii="Chu Van An" w:hAnsi="Chu Van An" w:cs="Chu Van An"/>
          <w:sz w:val="24"/>
          <w:szCs w:val="24"/>
          <w:lang w:val="sv-SE"/>
        </w:rPr>
        <w:t xml:space="preserve"> </w:t>
      </w:r>
    </w:p>
    <w:p w14:paraId="6E87F9D8" w14:textId="0BE0A381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10110"/>
        </w:tabs>
        <w:spacing w:before="20" w:line="240" w:lineRule="auto"/>
        <w:ind w:left="284" w:hanging="142"/>
        <w:rPr>
          <w:rFonts w:ascii="Chu Van An" w:hAnsi="Chu Van An" w:cs="Chu Van An"/>
          <w:sz w:val="24"/>
          <w:szCs w:val="24"/>
          <w:lang w:val="sv-SE"/>
        </w:rPr>
      </w:pPr>
      <w:r w:rsidRPr="00E51CF0">
        <w:rPr>
          <w:rFonts w:ascii="Chu Van An" w:hAnsi="Chu Van An" w:cs="Chu Van An"/>
          <w:b/>
          <w:bCs/>
          <w:color w:val="0033CC"/>
          <w:sz w:val="24"/>
          <w:szCs w:val="24"/>
        </w:rPr>
        <w:tab/>
      </w:r>
      <w:r w:rsidRPr="00E51CF0">
        <w:rPr>
          <w:rFonts w:ascii="Chu Van An" w:hAnsi="Chu Van An" w:cs="Chu Van An"/>
          <w:b/>
          <w:bCs/>
          <w:color w:val="0033CC"/>
          <w:sz w:val="24"/>
          <w:szCs w:val="24"/>
        </w:rPr>
        <w:tab/>
      </w:r>
      <w:r w:rsidRPr="00E51CF0">
        <w:rPr>
          <w:rFonts w:ascii="Chu Van An" w:hAnsi="Chu Van An" w:cs="Chu Van An"/>
          <w:sz w:val="24"/>
          <w:szCs w:val="24"/>
        </w:rPr>
        <w:t>a) (ADF)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144" w:dyaOrig="288" w14:anchorId="5538F502">
          <v:shape id="_x0000_i1100" type="#_x0000_t75" style="width:7.5pt;height:14.25pt" o:ole="">
            <v:imagedata r:id="rId147" o:title=""/>
          </v:shape>
          <o:OLEObject Type="Embed" ProgID="Equation.DSMT4" ShapeID="_x0000_i1100" DrawAspect="Content" ObjectID="_1687849510" r:id="rId155"/>
        </w:object>
      </w:r>
      <w:r w:rsidRPr="00E51CF0">
        <w:rPr>
          <w:rFonts w:ascii="Chu Van An" w:hAnsi="Chu Van An" w:cs="Chu Van An"/>
          <w:sz w:val="24"/>
          <w:szCs w:val="24"/>
        </w:rPr>
        <w:t xml:space="preserve">(BCE) </w:t>
      </w:r>
      <w:r w:rsidRPr="00E51CF0">
        <w:rPr>
          <w:rFonts w:ascii="Chu Van An" w:hAnsi="Chu Van An" w:cs="Chu Van An"/>
          <w:sz w:val="24"/>
          <w:szCs w:val="24"/>
        </w:rPr>
        <w:tab/>
      </w:r>
      <w:r w:rsidRPr="00E51CF0">
        <w:rPr>
          <w:rFonts w:ascii="Chu Van An" w:hAnsi="Chu Van An" w:cs="Chu Van An"/>
          <w:sz w:val="24"/>
          <w:szCs w:val="24"/>
        </w:rPr>
        <w:tab/>
      </w:r>
      <w:r w:rsidRPr="00E51CF0">
        <w:rPr>
          <w:rFonts w:ascii="Chu Van An" w:hAnsi="Chu Van An" w:cs="Chu Van An"/>
          <w:sz w:val="24"/>
          <w:szCs w:val="24"/>
        </w:rPr>
        <w:tab/>
        <w:t xml:space="preserve">    b (DIK)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144" w:dyaOrig="288" w14:anchorId="051C282B">
          <v:shape id="_x0000_i1101" type="#_x0000_t75" style="width:7.5pt;height:14.25pt" o:ole="">
            <v:imagedata r:id="rId147" o:title=""/>
          </v:shape>
          <o:OLEObject Type="Embed" ProgID="Equation.DSMT4" ShapeID="_x0000_i1101" DrawAspect="Content" ObjectID="_1687849511" r:id="rId156"/>
        </w:object>
      </w:r>
      <w:r w:rsidRPr="00E51CF0">
        <w:rPr>
          <w:rFonts w:ascii="Chu Van An" w:hAnsi="Chu Van An" w:cs="Chu Van An"/>
          <w:sz w:val="24"/>
          <w:szCs w:val="24"/>
        </w:rPr>
        <w:t>(JBE)</w:t>
      </w:r>
    </w:p>
    <w:p w14:paraId="2CA38634" w14:textId="640F4020" w:rsidR="00222B73" w:rsidRPr="00E51CF0" w:rsidRDefault="00222B73" w:rsidP="00222B73">
      <w:pPr>
        <w:spacing w:line="240" w:lineRule="auto"/>
        <w:ind w:firstLine="284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E51CF0">
        <w:rPr>
          <w:rFonts w:ascii="Chu Van An" w:hAnsi="Chu Van An" w:cs="Chu Van An"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172D59D2" wp14:editId="404AE8A4">
            <wp:simplePos x="0" y="0"/>
            <wp:positionH relativeFrom="column">
              <wp:posOffset>4762333</wp:posOffset>
            </wp:positionH>
            <wp:positionV relativeFrom="paragraph">
              <wp:posOffset>166370</wp:posOffset>
            </wp:positionV>
            <wp:extent cx="1908175" cy="1407160"/>
            <wp:effectExtent l="0" t="0" r="0" b="0"/>
            <wp:wrapSquare wrapText="bothSides"/>
            <wp:docPr id="2124573071" name="Picture 2124573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175" cy="1407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51CF0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18604C97" w14:textId="77777777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5400"/>
          <w:tab w:val="left" w:pos="5760"/>
          <w:tab w:val="left" w:pos="10110"/>
        </w:tabs>
        <w:spacing w:before="20" w:line="240" w:lineRule="auto"/>
        <w:ind w:left="567"/>
        <w:jc w:val="both"/>
        <w:rPr>
          <w:rFonts w:ascii="Chu Van An" w:hAnsi="Chu Van An" w:cs="Chu Van An"/>
          <w:b/>
          <w:bCs/>
          <w:sz w:val="24"/>
          <w:szCs w:val="24"/>
          <w:lang w:val="sv-SE"/>
        </w:rPr>
      </w:pPr>
      <w:r w:rsidRPr="00E51CF0">
        <w:rPr>
          <w:rFonts w:ascii="Chu Van An" w:hAnsi="Chu Van An" w:cs="Chu Van An"/>
          <w:b/>
          <w:bCs/>
          <w:sz w:val="24"/>
          <w:szCs w:val="24"/>
          <w:lang w:val="sv-SE"/>
        </w:rPr>
        <w:t>a)  mp(ADF)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139" w:dyaOrig="260" w14:anchorId="03565582">
          <v:shape id="_x0000_i1102" type="#_x0000_t75" style="width:7.5pt;height:14.25pt" o:ole="">
            <v:imagedata r:id="rId147" o:title=""/>
          </v:shape>
          <o:OLEObject Type="Embed" ProgID="Equation.DSMT4" ShapeID="_x0000_i1102" DrawAspect="Content" ObjectID="_1687849512" r:id="rId158"/>
        </w:object>
      </w:r>
      <w:r w:rsidRPr="00E51CF0">
        <w:rPr>
          <w:rFonts w:ascii="Chu Van An" w:hAnsi="Chu Van An" w:cs="Chu Van An"/>
          <w:b/>
          <w:bCs/>
          <w:sz w:val="24"/>
          <w:szCs w:val="24"/>
          <w:lang w:val="sv-SE"/>
        </w:rPr>
        <w:t xml:space="preserve">mp(BCE): </w:t>
      </w:r>
    </w:p>
    <w:p w14:paraId="4166EC36" w14:textId="7031CF26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5400"/>
          <w:tab w:val="left" w:pos="5760"/>
          <w:tab w:val="left" w:pos="10110"/>
        </w:tabs>
        <w:spacing w:before="20" w:line="240" w:lineRule="auto"/>
        <w:ind w:left="567" w:right="2975"/>
        <w:jc w:val="both"/>
        <w:rPr>
          <w:rFonts w:ascii="Chu Van An" w:hAnsi="Chu Van An" w:cs="Chu Van An"/>
          <w:sz w:val="24"/>
          <w:szCs w:val="24"/>
          <w:lang w:val="sv-SE"/>
        </w:rPr>
      </w:pPr>
      <w:r w:rsidRPr="00E51CF0">
        <w:rPr>
          <w:rFonts w:ascii="Chu Van An" w:hAnsi="Chu Van An" w:cs="Chu Van An"/>
          <w:sz w:val="24"/>
          <w:szCs w:val="24"/>
          <w:lang w:val="sv-SE"/>
        </w:rPr>
        <w:tab/>
        <w:t>Ta có AF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139" w:dyaOrig="260" w14:anchorId="221B0C68">
          <v:shape id="_x0000_i1103" type="#_x0000_t75" style="width:7.5pt;height:14.25pt" o:ole="">
            <v:imagedata r:id="rId147" o:title=""/>
          </v:shape>
          <o:OLEObject Type="Embed" ProgID="Equation.DSMT4" ShapeID="_x0000_i1103" DrawAspect="Content" ObjectID="_1687849513" r:id="rId159"/>
        </w:object>
      </w:r>
      <w:r w:rsidRPr="00E51CF0">
        <w:rPr>
          <w:rFonts w:ascii="Chu Van An" w:hAnsi="Chu Van An" w:cs="Chu Van An"/>
          <w:sz w:val="24"/>
          <w:szCs w:val="24"/>
          <w:lang w:val="sv-SE"/>
        </w:rPr>
        <w:t>BE và AD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139" w:dyaOrig="260" w14:anchorId="02B7C3C2">
          <v:shape id="_x0000_i1104" type="#_x0000_t75" style="width:7.5pt;height:14.25pt" o:ole="">
            <v:imagedata r:id="rId147" o:title=""/>
          </v:shape>
          <o:OLEObject Type="Embed" ProgID="Equation.DSMT4" ShapeID="_x0000_i1104" DrawAspect="Content" ObjectID="_1687849514" r:id="rId160"/>
        </w:object>
      </w:r>
      <w:r w:rsidRPr="00E51CF0">
        <w:rPr>
          <w:rFonts w:ascii="Chu Van An" w:hAnsi="Chu Van An" w:cs="Chu Van An"/>
          <w:sz w:val="24"/>
          <w:szCs w:val="24"/>
          <w:lang w:val="sv-SE"/>
        </w:rPr>
        <w:t>B</w:t>
      </w:r>
      <w:r w:rsidR="005B4337" w:rsidRPr="005B4337">
        <w:rPr>
          <w:rFonts w:ascii="MS PMincho" w:eastAsia="MS PMincho" w:hAnsi="MS PMincho" w:cs="Chu Van An"/>
          <w:b/>
          <w:color w:val="0000FF"/>
          <w:sz w:val="24"/>
          <w:szCs w:val="24"/>
          <w:lang w:val="sv-SE"/>
        </w:rPr>
        <w:t>Ⓒ.</w:t>
      </w:r>
      <w:r w:rsidRPr="00E51CF0">
        <w:rPr>
          <w:rFonts w:ascii="Chu Van An" w:hAnsi="Chu Van An" w:cs="Chu Van An"/>
          <w:sz w:val="24"/>
          <w:szCs w:val="24"/>
          <w:lang w:val="sv-SE"/>
        </w:rPr>
        <w:t xml:space="preserve"> Mà  </w:t>
      </w:r>
    </w:p>
    <w:p w14:paraId="2480A5AA" w14:textId="77777777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5400"/>
          <w:tab w:val="left" w:pos="5760"/>
          <w:tab w:val="left" w:pos="10110"/>
        </w:tabs>
        <w:spacing w:before="20" w:line="240" w:lineRule="auto"/>
        <w:ind w:left="567" w:right="2975"/>
        <w:jc w:val="both"/>
        <w:rPr>
          <w:rFonts w:ascii="Chu Van An" w:hAnsi="Chu Van An" w:cs="Chu Van An"/>
          <w:b/>
          <w:bCs/>
          <w:sz w:val="24"/>
          <w:szCs w:val="24"/>
          <w:lang w:val="sv-SE"/>
        </w:rPr>
      </w:pPr>
      <w:r w:rsidRPr="00E51CF0">
        <w:rPr>
          <w:rFonts w:ascii="Chu Van An" w:hAnsi="Chu Van An" w:cs="Chu Van An"/>
          <w:sz w:val="24"/>
          <w:szCs w:val="24"/>
          <w:lang w:val="sv-SE"/>
        </w:rPr>
        <w:t xml:space="preserve"> </w:t>
      </w:r>
      <w:r w:rsidRPr="00E51CF0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62F75FB6" wp14:editId="471FB1F1">
            <wp:extent cx="990600" cy="238125"/>
            <wp:effectExtent l="0" t="0" r="0" b="9525"/>
            <wp:docPr id="2124573070" name="Picture 2124573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6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  <w:lang w:val="sv-SE"/>
        </w:rPr>
        <w:t xml:space="preserve">và </w:t>
      </w:r>
      <w:r w:rsidRPr="00E51CF0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25FA48D0" wp14:editId="0DC81A60">
            <wp:extent cx="923925" cy="238125"/>
            <wp:effectExtent l="0" t="0" r="0" b="9525"/>
            <wp:docPr id="2124573069" name="Picture 2124573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7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  <w:lang w:val="sv-SE"/>
        </w:rPr>
        <w:t xml:space="preserve">. Từ đó suy ra </w:t>
      </w:r>
      <w:r w:rsidRPr="00E51CF0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50A87AF0" wp14:editId="6A812D84">
            <wp:extent cx="866775" cy="238125"/>
            <wp:effectExtent l="0" t="0" r="9525" b="9525"/>
            <wp:docPr id="2124573068" name="Picture 2124573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8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0409F" w14:textId="77777777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5400"/>
          <w:tab w:val="left" w:pos="5760"/>
          <w:tab w:val="left" w:pos="6120"/>
          <w:tab w:val="left" w:pos="10110"/>
        </w:tabs>
        <w:spacing w:before="20" w:line="240" w:lineRule="auto"/>
        <w:ind w:left="567" w:right="2975"/>
        <w:jc w:val="both"/>
        <w:rPr>
          <w:rFonts w:ascii="Chu Van An" w:hAnsi="Chu Van An" w:cs="Chu Van An"/>
          <w:b/>
          <w:bCs/>
          <w:sz w:val="24"/>
          <w:szCs w:val="24"/>
          <w:lang w:val="sv-SE"/>
        </w:rPr>
      </w:pPr>
      <w:r w:rsidRPr="00E51CF0">
        <w:rPr>
          <w:rFonts w:ascii="Chu Van An" w:hAnsi="Chu Van An" w:cs="Chu Van An"/>
          <w:b/>
          <w:bCs/>
          <w:sz w:val="24"/>
          <w:szCs w:val="24"/>
          <w:lang w:val="sv-SE"/>
        </w:rPr>
        <w:t>b)  mp (DIK)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139" w:dyaOrig="260" w14:anchorId="5EDD9203">
          <v:shape id="_x0000_i1105" type="#_x0000_t75" style="width:7.5pt;height:14.25pt" o:ole="">
            <v:imagedata r:id="rId147" o:title=""/>
          </v:shape>
          <o:OLEObject Type="Embed" ProgID="Equation.DSMT4" ShapeID="_x0000_i1105" DrawAspect="Content" ObjectID="_1687849515" r:id="rId164"/>
        </w:object>
      </w:r>
      <w:r w:rsidRPr="00E51CF0">
        <w:rPr>
          <w:rFonts w:ascii="Chu Van An" w:hAnsi="Chu Van An" w:cs="Chu Van An"/>
          <w:b/>
          <w:bCs/>
          <w:sz w:val="24"/>
          <w:szCs w:val="24"/>
          <w:lang w:val="sv-SE"/>
        </w:rPr>
        <w:t xml:space="preserve">mp(JBE) </w:t>
      </w:r>
    </w:p>
    <w:p w14:paraId="659C1A1B" w14:textId="77777777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5400"/>
          <w:tab w:val="left" w:pos="5760"/>
          <w:tab w:val="left" w:pos="6120"/>
          <w:tab w:val="left" w:pos="10110"/>
        </w:tabs>
        <w:spacing w:before="20" w:line="240" w:lineRule="auto"/>
        <w:ind w:left="720" w:right="-21"/>
        <w:jc w:val="both"/>
        <w:rPr>
          <w:rFonts w:ascii="Chu Van An" w:hAnsi="Chu Van An" w:cs="Chu Van An"/>
          <w:sz w:val="24"/>
          <w:szCs w:val="24"/>
          <w:lang w:val="sv-SE"/>
        </w:rPr>
      </w:pPr>
      <w:r w:rsidRPr="00E51CF0">
        <w:rPr>
          <w:rFonts w:ascii="Chu Van An" w:hAnsi="Chu Van An" w:cs="Chu Van An"/>
          <w:sz w:val="24"/>
          <w:szCs w:val="24"/>
          <w:lang w:val="sv-SE"/>
        </w:rPr>
        <w:t xml:space="preserve">Dễ dàng chứng minh hai tứ giác BIDJ và BIKE là hình bình hành. </w:t>
      </w:r>
    </w:p>
    <w:p w14:paraId="7C9633BB" w14:textId="77777777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720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5400"/>
          <w:tab w:val="left" w:pos="5760"/>
          <w:tab w:val="left" w:pos="6120"/>
          <w:tab w:val="left" w:pos="10110"/>
        </w:tabs>
        <w:spacing w:before="20" w:line="240" w:lineRule="auto"/>
        <w:ind w:left="720" w:right="-21"/>
        <w:jc w:val="both"/>
        <w:rPr>
          <w:rFonts w:ascii="Chu Van An" w:hAnsi="Chu Van An" w:cs="Chu Van An"/>
          <w:sz w:val="24"/>
          <w:szCs w:val="24"/>
          <w:lang w:val="sv-SE"/>
        </w:rPr>
      </w:pPr>
      <w:r w:rsidRPr="00E51CF0">
        <w:rPr>
          <w:rFonts w:ascii="Chu Van An" w:hAnsi="Chu Van An" w:cs="Chu Van An"/>
          <w:sz w:val="24"/>
          <w:szCs w:val="24"/>
          <w:lang w:val="sv-SE"/>
        </w:rPr>
        <w:t>Từ đó suy ra DI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139" w:dyaOrig="260" w14:anchorId="75376132">
          <v:shape id="_x0000_i1106" type="#_x0000_t75" style="width:7.5pt;height:14.25pt" o:ole="">
            <v:imagedata r:id="rId147" o:title=""/>
          </v:shape>
          <o:OLEObject Type="Embed" ProgID="Equation.DSMT4" ShapeID="_x0000_i1106" DrawAspect="Content" ObjectID="_1687849516" r:id="rId165"/>
        </w:object>
      </w:r>
      <w:r w:rsidRPr="00E51CF0">
        <w:rPr>
          <w:rFonts w:ascii="Chu Van An" w:hAnsi="Chu Van An" w:cs="Chu Van An"/>
          <w:sz w:val="24"/>
          <w:szCs w:val="24"/>
          <w:lang w:val="sv-SE"/>
        </w:rPr>
        <w:t xml:space="preserve">BJ và IK 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139" w:dyaOrig="260" w14:anchorId="68989F6A">
          <v:shape id="_x0000_i1107" type="#_x0000_t75" style="width:7.5pt;height:14.25pt" o:ole="">
            <v:imagedata r:id="rId147" o:title=""/>
          </v:shape>
          <o:OLEObject Type="Embed" ProgID="Equation.DSMT4" ShapeID="_x0000_i1107" DrawAspect="Content" ObjectID="_1687849517" r:id="rId166"/>
        </w:object>
      </w:r>
      <w:r w:rsidRPr="00E51CF0">
        <w:rPr>
          <w:rFonts w:ascii="Chu Van An" w:hAnsi="Chu Van An" w:cs="Chu Van An"/>
          <w:sz w:val="24"/>
          <w:szCs w:val="24"/>
          <w:lang w:val="sv-SE"/>
        </w:rPr>
        <w:t>BE . Suy ra mp (DIK)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139" w:dyaOrig="260" w14:anchorId="4228A735">
          <v:shape id="_x0000_i1108" type="#_x0000_t75" style="width:7.5pt;height:14.25pt" o:ole="">
            <v:imagedata r:id="rId147" o:title=""/>
          </v:shape>
          <o:OLEObject Type="Embed" ProgID="Equation.DSMT4" ShapeID="_x0000_i1108" DrawAspect="Content" ObjectID="_1687849518" r:id="rId167"/>
        </w:object>
      </w:r>
      <w:r w:rsidRPr="00E51CF0">
        <w:rPr>
          <w:rFonts w:ascii="Chu Van An" w:hAnsi="Chu Van An" w:cs="Chu Van An"/>
          <w:sz w:val="24"/>
          <w:szCs w:val="24"/>
          <w:lang w:val="sv-SE"/>
        </w:rPr>
        <w:t xml:space="preserve">mp(JBE). </w:t>
      </w:r>
    </w:p>
    <w:p w14:paraId="29126B72" w14:textId="77777777" w:rsidR="00222B73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5400"/>
          <w:tab w:val="left" w:pos="5760"/>
          <w:tab w:val="left" w:pos="6120"/>
          <w:tab w:val="left" w:pos="10110"/>
        </w:tabs>
        <w:spacing w:before="20" w:line="240" w:lineRule="auto"/>
        <w:ind w:left="142" w:right="-21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E51CF0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3: </w:t>
      </w:r>
      <w:r w:rsidRPr="00E51CF0">
        <w:rPr>
          <w:rFonts w:ascii="Chu Van An" w:hAnsi="Chu Van An" w:cs="Chu Van An"/>
          <w:sz w:val="24"/>
          <w:szCs w:val="24"/>
          <w:lang w:val="es-ES"/>
        </w:rPr>
        <w:t>Cho hai hình vuông ABCD và ABEF ở trong hai mặt phẳng phân biệt. Trên các đường chéo AC và BF lần lượt lấy các điểm M và N sao cho AM = BN. Các đường thẳng song song với AB vẽ từ M và N lần lượt cắt AD và AF tại M’ và N’. Chứng minh rằng:</w:t>
      </w:r>
      <w:r w:rsidRPr="00E51CF0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 </w:t>
      </w:r>
    </w:p>
    <w:p w14:paraId="0ED67735" w14:textId="64FC0968" w:rsidR="00773189" w:rsidRPr="00E51CF0" w:rsidRDefault="00222B73" w:rsidP="00222B73">
      <w:pPr>
        <w:shd w:val="clear" w:color="auto" w:fill="FFFFFF"/>
        <w:tabs>
          <w:tab w:val="left" w:pos="284"/>
          <w:tab w:val="left" w:pos="360"/>
          <w:tab w:val="left" w:pos="567"/>
          <w:tab w:val="left" w:pos="1020"/>
          <w:tab w:val="left" w:pos="1260"/>
          <w:tab w:val="left" w:pos="1620"/>
          <w:tab w:val="left" w:pos="1980"/>
          <w:tab w:val="left" w:pos="2268"/>
          <w:tab w:val="left" w:pos="2880"/>
          <w:tab w:val="left" w:pos="3420"/>
          <w:tab w:val="left" w:pos="3780"/>
          <w:tab w:val="left" w:pos="5400"/>
          <w:tab w:val="left" w:pos="5760"/>
          <w:tab w:val="left" w:pos="6120"/>
          <w:tab w:val="left" w:pos="10110"/>
        </w:tabs>
        <w:spacing w:before="20" w:line="240" w:lineRule="auto"/>
        <w:ind w:left="142" w:right="-21"/>
        <w:jc w:val="both"/>
        <w:rPr>
          <w:rFonts w:ascii="Chu Van An" w:hAnsi="Chu Van An" w:cs="Chu Van An"/>
          <w:sz w:val="24"/>
          <w:szCs w:val="24"/>
          <w:lang w:val="es-ES"/>
        </w:rPr>
      </w:pPr>
      <w:r w:rsidRPr="00E51CF0">
        <w:rPr>
          <w:rFonts w:ascii="Chu Van An" w:hAnsi="Chu Van An" w:cs="Chu Van An"/>
          <w:sz w:val="24"/>
          <w:szCs w:val="24"/>
        </w:rPr>
        <w:t>a) mp(ADF)</w:t>
      </w:r>
      <w:r w:rsidRPr="00E51CF0">
        <w:rPr>
          <w:rFonts w:ascii="Chu Van An" w:hAnsi="Chu Van An" w:cs="Chu Van An"/>
          <w:noProof/>
          <w:position w:val="-8"/>
          <w:sz w:val="24"/>
          <w:szCs w:val="24"/>
        </w:rPr>
        <w:drawing>
          <wp:inline distT="0" distB="0" distL="0" distR="0" wp14:anchorId="67174FB1" wp14:editId="04591970">
            <wp:extent cx="85725" cy="161925"/>
            <wp:effectExtent l="0" t="0" r="9525" b="9525"/>
            <wp:docPr id="2124573073" name="Picture 2124573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9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</w:rPr>
        <w:t xml:space="preserve">mp(BCE)               </w:t>
      </w:r>
      <w:r w:rsidRPr="00E51CF0">
        <w:rPr>
          <w:rFonts w:ascii="Chu Van An" w:hAnsi="Chu Van An" w:cs="Chu Van An"/>
          <w:sz w:val="24"/>
          <w:szCs w:val="24"/>
          <w:lang w:val="es-ES"/>
        </w:rPr>
        <w:t>b) mp(DEF)</w:t>
      </w:r>
      <w:r w:rsidRPr="00E51CF0">
        <w:rPr>
          <w:rFonts w:ascii="Chu Van An" w:hAnsi="Chu Van An" w:cs="Chu Van An"/>
          <w:noProof/>
          <w:position w:val="-8"/>
          <w:sz w:val="24"/>
          <w:szCs w:val="24"/>
        </w:rPr>
        <w:drawing>
          <wp:inline distT="0" distB="0" distL="0" distR="0" wp14:anchorId="693192E2" wp14:editId="2DDCE6F5">
            <wp:extent cx="85725" cy="161925"/>
            <wp:effectExtent l="0" t="0" r="9525" b="9525"/>
            <wp:docPr id="2124573072" name="Picture 2124573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0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  <w:lang w:val="es-ES"/>
        </w:rPr>
        <w:t xml:space="preserve">mp(MM’N’N). </w:t>
      </w:r>
    </w:p>
    <w:p w14:paraId="3B8622CB" w14:textId="3401B705" w:rsidR="00222B73" w:rsidRPr="00E51CF0" w:rsidRDefault="009C1E34" w:rsidP="00222B73">
      <w:pPr>
        <w:spacing w:line="240" w:lineRule="auto"/>
        <w:ind w:firstLine="284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E51CF0">
        <w:rPr>
          <w:rFonts w:ascii="Chu Van An" w:hAnsi="Chu Van An" w:cs="Chu Van An"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565463D8" wp14:editId="6BA4ACDF">
            <wp:simplePos x="0" y="0"/>
            <wp:positionH relativeFrom="column">
              <wp:posOffset>4892675</wp:posOffset>
            </wp:positionH>
            <wp:positionV relativeFrom="paragraph">
              <wp:posOffset>130810</wp:posOffset>
            </wp:positionV>
            <wp:extent cx="1858010" cy="1208405"/>
            <wp:effectExtent l="0" t="0" r="0" b="0"/>
            <wp:wrapSquare wrapText="bothSides"/>
            <wp:docPr id="2124573085" name="Picture 2124573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8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010" cy="1208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2B73" w:rsidRPr="00E51CF0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23F19DB7" w14:textId="5A185FEE" w:rsidR="00222B73" w:rsidRPr="00E51CF0" w:rsidRDefault="00222B73" w:rsidP="00222B73">
      <w:pPr>
        <w:shd w:val="clear" w:color="auto" w:fill="FFFFFF"/>
        <w:tabs>
          <w:tab w:val="left" w:pos="284"/>
          <w:tab w:val="left" w:pos="567"/>
          <w:tab w:val="left" w:pos="2268"/>
        </w:tabs>
        <w:spacing w:before="20" w:line="240" w:lineRule="auto"/>
        <w:ind w:left="567" w:right="26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>a) Ta có:  AF</w:t>
      </w:r>
      <w:r w:rsidRPr="00E51CF0">
        <w:rPr>
          <w:rFonts w:ascii="Chu Van An" w:hAnsi="Chu Van An" w:cs="Chu Van An"/>
          <w:noProof/>
          <w:position w:val="-8"/>
          <w:sz w:val="24"/>
          <w:szCs w:val="24"/>
        </w:rPr>
        <w:drawing>
          <wp:inline distT="0" distB="0" distL="0" distR="0" wp14:anchorId="0A8BDA1A" wp14:editId="323AC54D">
            <wp:extent cx="85725" cy="161925"/>
            <wp:effectExtent l="0" t="0" r="9525" b="9525"/>
            <wp:docPr id="2124573084" name="Picture 2124573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5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</w:rPr>
        <w:t xml:space="preserve">BE , BE </w:t>
      </w:r>
      <w:r w:rsidRPr="00E51CF0">
        <w:rPr>
          <w:rFonts w:ascii="Chu Van An" w:hAnsi="Chu Van An" w:cs="Chu Van An"/>
          <w:sz w:val="24"/>
          <w:szCs w:val="24"/>
        </w:rPr>
        <w:sym w:font="Symbol" w:char="F0CC"/>
      </w:r>
      <w:r w:rsidRPr="00E51CF0">
        <w:rPr>
          <w:rFonts w:ascii="Chu Van An" w:hAnsi="Chu Van An" w:cs="Chu Van An"/>
          <w:sz w:val="24"/>
          <w:szCs w:val="24"/>
        </w:rPr>
        <w:t xml:space="preserve"> (BCE) và  AD </w:t>
      </w:r>
      <w:r w:rsidRPr="00E51CF0">
        <w:rPr>
          <w:rFonts w:ascii="Chu Van An" w:hAnsi="Chu Van An" w:cs="Chu Van An"/>
          <w:noProof/>
          <w:position w:val="-8"/>
          <w:sz w:val="24"/>
          <w:szCs w:val="24"/>
        </w:rPr>
        <w:drawing>
          <wp:inline distT="0" distB="0" distL="0" distR="0" wp14:anchorId="13AFFB1C" wp14:editId="6141165F">
            <wp:extent cx="85725" cy="161925"/>
            <wp:effectExtent l="0" t="0" r="9525" b="9525"/>
            <wp:docPr id="2124573083" name="Picture 2124573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6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</w:rPr>
        <w:t>BC ,</w:t>
      </w:r>
      <w:r w:rsidR="00BD2C5B" w:rsidRPr="00E51CF0">
        <w:rPr>
          <w:rFonts w:ascii="Chu Van An" w:hAnsi="Chu Van An" w:cs="Chu Van An"/>
          <w:sz w:val="24"/>
          <w:szCs w:val="24"/>
        </w:rPr>
        <w:t xml:space="preserve">   </w:t>
      </w:r>
    </w:p>
    <w:p w14:paraId="073C3267" w14:textId="77777777" w:rsidR="00222B73" w:rsidRPr="00E51CF0" w:rsidRDefault="00222B73" w:rsidP="00222B73">
      <w:pPr>
        <w:shd w:val="clear" w:color="auto" w:fill="FFFFFF"/>
        <w:tabs>
          <w:tab w:val="left" w:pos="284"/>
          <w:tab w:val="left" w:pos="567"/>
          <w:tab w:val="left" w:pos="2268"/>
        </w:tabs>
        <w:spacing w:before="20" w:line="240" w:lineRule="auto"/>
        <w:ind w:left="567" w:right="26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>BC</w:t>
      </w:r>
      <w:r w:rsidRPr="00E51CF0">
        <w:rPr>
          <w:rFonts w:ascii="Chu Van An" w:hAnsi="Chu Van An" w:cs="Chu Van An"/>
          <w:sz w:val="24"/>
          <w:szCs w:val="24"/>
        </w:rPr>
        <w:sym w:font="Symbol" w:char="F0CC"/>
      </w:r>
      <w:r w:rsidRPr="00E51CF0">
        <w:rPr>
          <w:rFonts w:ascii="Chu Van An" w:hAnsi="Chu Van An" w:cs="Chu Van An"/>
          <w:sz w:val="24"/>
          <w:szCs w:val="24"/>
        </w:rPr>
        <w:t xml:space="preserve"> (BCE)</w:t>
      </w:r>
    </w:p>
    <w:p w14:paraId="2B664062" w14:textId="363075A3" w:rsidR="00222B73" w:rsidRPr="00E51CF0" w:rsidRDefault="00222B73" w:rsidP="00222B73">
      <w:pPr>
        <w:shd w:val="clear" w:color="auto" w:fill="FFFFFF"/>
        <w:tabs>
          <w:tab w:val="left" w:pos="284"/>
          <w:tab w:val="left" w:pos="567"/>
          <w:tab w:val="left" w:pos="2268"/>
        </w:tabs>
        <w:spacing w:before="20" w:line="240" w:lineRule="auto"/>
        <w:ind w:left="567" w:right="26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sym w:font="Symbol" w:char="F0DE"/>
      </w:r>
      <w:r w:rsidRPr="00E51CF0">
        <w:rPr>
          <w:rFonts w:ascii="Chu Van An" w:hAnsi="Chu Van An" w:cs="Chu Van An"/>
          <w:sz w:val="24"/>
          <w:szCs w:val="24"/>
        </w:rPr>
        <w:t xml:space="preserve"> AF và AD cùng song song với mp(BCE) ,  mà AF, AD </w:t>
      </w:r>
      <w:r w:rsidRPr="00E51CF0">
        <w:rPr>
          <w:rFonts w:ascii="Chu Van An" w:hAnsi="Chu Van An" w:cs="Chu Van An"/>
          <w:sz w:val="24"/>
          <w:szCs w:val="24"/>
        </w:rPr>
        <w:sym w:font="Symbol" w:char="F0CC"/>
      </w:r>
      <w:r w:rsidRPr="00E51CF0">
        <w:rPr>
          <w:rFonts w:ascii="Chu Van An" w:hAnsi="Chu Van An" w:cs="Chu Van An"/>
          <w:sz w:val="24"/>
          <w:szCs w:val="24"/>
        </w:rPr>
        <w:t xml:space="preserve"> (ADF) . </w:t>
      </w:r>
    </w:p>
    <w:p w14:paraId="0CC0B477" w14:textId="77777777" w:rsidR="00222B73" w:rsidRPr="00E51CF0" w:rsidRDefault="00222B73" w:rsidP="00222B73">
      <w:pPr>
        <w:shd w:val="clear" w:color="auto" w:fill="FFFFFF"/>
        <w:tabs>
          <w:tab w:val="left" w:pos="284"/>
          <w:tab w:val="left" w:pos="567"/>
          <w:tab w:val="left" w:pos="2268"/>
        </w:tabs>
        <w:spacing w:before="20" w:line="240" w:lineRule="auto"/>
        <w:ind w:left="567" w:right="2692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>Vậy : (ADF)</w:t>
      </w:r>
      <w:r w:rsidRPr="00E51CF0">
        <w:rPr>
          <w:rFonts w:ascii="Chu Van An" w:hAnsi="Chu Van An" w:cs="Chu Van An"/>
          <w:noProof/>
          <w:position w:val="-8"/>
          <w:sz w:val="24"/>
          <w:szCs w:val="24"/>
        </w:rPr>
        <w:drawing>
          <wp:inline distT="0" distB="0" distL="0" distR="0" wp14:anchorId="19041301" wp14:editId="4C59D4B2">
            <wp:extent cx="85725" cy="161925"/>
            <wp:effectExtent l="0" t="0" r="9525" b="9525"/>
            <wp:docPr id="2124573082" name="Picture 2124573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7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</w:rPr>
        <w:t>(BCE).</w:t>
      </w:r>
    </w:p>
    <w:p w14:paraId="57D7E9EF" w14:textId="267BD242" w:rsidR="00222B73" w:rsidRPr="00E51CF0" w:rsidRDefault="00222B73" w:rsidP="00222B73">
      <w:pPr>
        <w:shd w:val="clear" w:color="auto" w:fill="FFFFFF"/>
        <w:tabs>
          <w:tab w:val="left" w:pos="284"/>
          <w:tab w:val="left" w:pos="567"/>
          <w:tab w:val="left" w:pos="2268"/>
        </w:tabs>
        <w:spacing w:before="20" w:line="240" w:lineRule="auto"/>
        <w:ind w:left="567" w:right="-1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E51CF0">
        <w:rPr>
          <w:rFonts w:ascii="Chu Van An" w:hAnsi="Chu Van An" w:cs="Chu Van An"/>
          <w:sz w:val="24"/>
          <w:szCs w:val="24"/>
          <w:lang w:val="fr-FR"/>
        </w:rPr>
        <w:t xml:space="preserve">b) Ta có: </w:t>
      </w:r>
      <w:r w:rsidRPr="00E51CF0">
        <w:rPr>
          <w:rFonts w:ascii="Chu Van An" w:hAnsi="Chu Van An" w:cs="Chu Van An"/>
          <w:noProof/>
          <w:position w:val="-8"/>
          <w:sz w:val="24"/>
          <w:szCs w:val="24"/>
        </w:rPr>
        <w:drawing>
          <wp:inline distT="0" distB="0" distL="0" distR="0" wp14:anchorId="2D418782" wp14:editId="45F84DB5">
            <wp:extent cx="609600" cy="180975"/>
            <wp:effectExtent l="0" t="0" r="0" b="9525"/>
            <wp:docPr id="2124573081" name="Picture 2124573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8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  <w:lang w:val="fr-FR"/>
        </w:rPr>
        <w:t xml:space="preserve"> mà </w:t>
      </w:r>
      <w:r w:rsidRPr="00E51CF0">
        <w:rPr>
          <w:rFonts w:ascii="Chu Van An" w:hAnsi="Chu Van An" w:cs="Chu Van An"/>
          <w:noProof/>
          <w:position w:val="-8"/>
          <w:sz w:val="24"/>
          <w:szCs w:val="24"/>
        </w:rPr>
        <w:drawing>
          <wp:inline distT="0" distB="0" distL="0" distR="0" wp14:anchorId="61C9FD88" wp14:editId="1D103003">
            <wp:extent cx="485775" cy="180975"/>
            <wp:effectExtent l="0" t="0" r="9525" b="9525"/>
            <wp:docPr id="2124573080" name="Picture 2124573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9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  <w:lang w:val="fr-FR"/>
        </w:rPr>
        <w:sym w:font="Symbol" w:char="F0DE"/>
      </w:r>
      <w:r w:rsidRPr="00E51CF0">
        <w:rPr>
          <w:rFonts w:ascii="Chu Van An" w:hAnsi="Chu Van An" w:cs="Chu Van An"/>
          <w:sz w:val="24"/>
          <w:szCs w:val="24"/>
        </w:rPr>
        <w:t xml:space="preserve"> </w:t>
      </w:r>
      <w:r w:rsidRPr="00E51CF0">
        <w:rPr>
          <w:rFonts w:ascii="Chu Van An" w:hAnsi="Chu Van An" w:cs="Chu Van An"/>
          <w:noProof/>
          <w:position w:val="-8"/>
          <w:sz w:val="24"/>
          <w:szCs w:val="24"/>
        </w:rPr>
        <w:drawing>
          <wp:inline distT="0" distB="0" distL="0" distR="0" wp14:anchorId="110EA242" wp14:editId="7973762B">
            <wp:extent cx="571500" cy="180975"/>
            <wp:effectExtent l="0" t="0" r="0" b="9525"/>
            <wp:docPr id="2124573079" name="Picture 2124573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0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  <w:lang w:val="fr-FR"/>
        </w:rPr>
        <w:sym w:font="Symbol" w:char="F0CC"/>
      </w:r>
      <w:r w:rsidRPr="00E51CF0">
        <w:rPr>
          <w:rFonts w:ascii="Chu Van An" w:hAnsi="Chu Van An" w:cs="Chu Van An"/>
          <w:sz w:val="24"/>
          <w:szCs w:val="24"/>
        </w:rPr>
        <w:t xml:space="preserve"> (DEF)  (*)  </w:t>
      </w:r>
    </w:p>
    <w:p w14:paraId="11365237" w14:textId="77777777" w:rsidR="00222B73" w:rsidRPr="00E51CF0" w:rsidRDefault="00222B73" w:rsidP="00F006B0">
      <w:pPr>
        <w:pStyle w:val="ListParagraph"/>
        <w:numPr>
          <w:ilvl w:val="0"/>
          <w:numId w:val="4"/>
        </w:numPr>
        <w:shd w:val="clear" w:color="auto" w:fill="FFFFFF"/>
        <w:tabs>
          <w:tab w:val="left" w:pos="284"/>
          <w:tab w:val="left" w:pos="567"/>
          <w:tab w:val="left" w:pos="2268"/>
        </w:tabs>
        <w:spacing w:before="20" w:line="240" w:lineRule="auto"/>
        <w:ind w:right="-1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lastRenderedPageBreak/>
        <w:t>Mặt khác :</w:t>
      </w:r>
      <w:r w:rsidRPr="00E51CF0">
        <w:rPr>
          <w:rFonts w:ascii="Chu Van An" w:hAnsi="Chu Van An" w:cs="Chu Van An"/>
          <w:noProof/>
          <w:position w:val="-22"/>
          <w:sz w:val="24"/>
          <w:szCs w:val="24"/>
        </w:rPr>
        <w:drawing>
          <wp:inline distT="0" distB="0" distL="0" distR="0" wp14:anchorId="5D8958AA" wp14:editId="791B5423">
            <wp:extent cx="1714500" cy="352425"/>
            <wp:effectExtent l="0" t="0" r="0" b="9525"/>
            <wp:docPr id="2124573078" name="Picture 2124573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1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</w:rPr>
        <w:t xml:space="preserve">, </w:t>
      </w:r>
      <w:r w:rsidRPr="00E51CF0">
        <w:rPr>
          <w:rFonts w:ascii="Chu Van An" w:hAnsi="Chu Van An" w:cs="Chu Van An"/>
          <w:noProof/>
          <w:position w:val="-20"/>
          <w:sz w:val="24"/>
          <w:szCs w:val="24"/>
        </w:rPr>
        <w:drawing>
          <wp:inline distT="0" distB="0" distL="0" distR="0" wp14:anchorId="2877AF83" wp14:editId="1295048B">
            <wp:extent cx="1628775" cy="342900"/>
            <wp:effectExtent l="0" t="0" r="9525" b="0"/>
            <wp:docPr id="2124573077" name="Picture 2124573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2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FCBA08" w14:textId="77777777" w:rsidR="00222B73" w:rsidRPr="00E51CF0" w:rsidRDefault="00222B73" w:rsidP="00F006B0">
      <w:pPr>
        <w:pStyle w:val="ListParagraph"/>
        <w:numPr>
          <w:ilvl w:val="0"/>
          <w:numId w:val="4"/>
        </w:numPr>
        <w:shd w:val="clear" w:color="auto" w:fill="FFFFFF"/>
        <w:tabs>
          <w:tab w:val="left" w:pos="284"/>
          <w:tab w:val="left" w:pos="567"/>
          <w:tab w:val="left" w:pos="2268"/>
        </w:tabs>
        <w:spacing w:before="20" w:line="240" w:lineRule="auto"/>
        <w:ind w:right="-1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Mà AM = BN,  AC = BF </w:t>
      </w:r>
      <w:r w:rsidRPr="00E51CF0">
        <w:rPr>
          <w:rFonts w:ascii="Chu Van An" w:hAnsi="Chu Van An" w:cs="Chu Van An"/>
          <w:noProof/>
          <w:position w:val="-22"/>
          <w:sz w:val="24"/>
          <w:szCs w:val="24"/>
        </w:rPr>
        <w:drawing>
          <wp:inline distT="0" distB="0" distL="0" distR="0" wp14:anchorId="79DBF4B3" wp14:editId="06477DAD">
            <wp:extent cx="1057275" cy="352425"/>
            <wp:effectExtent l="0" t="0" r="9525" b="9525"/>
            <wp:docPr id="2124573076" name="Picture 2124573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3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79ABA2" w14:textId="69B74BF5" w:rsidR="00222B73" w:rsidRPr="00E51CF0" w:rsidRDefault="00222B73" w:rsidP="00F006B0">
      <w:pPr>
        <w:pStyle w:val="ListParagraph"/>
        <w:numPr>
          <w:ilvl w:val="0"/>
          <w:numId w:val="4"/>
        </w:numPr>
        <w:shd w:val="clear" w:color="auto" w:fill="FFFFFF"/>
        <w:tabs>
          <w:tab w:val="left" w:pos="284"/>
          <w:tab w:val="left" w:pos="567"/>
          <w:tab w:val="left" w:pos="2268"/>
        </w:tabs>
        <w:spacing w:before="20" w:line="240" w:lineRule="auto"/>
        <w:ind w:right="-1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Từ (1), (2) và (3) </w:t>
      </w:r>
      <w:r w:rsidRPr="00E51CF0">
        <w:rPr>
          <w:rFonts w:ascii="Chu Van An" w:hAnsi="Chu Van An" w:cs="Chu Van An"/>
          <w:noProof/>
          <w:position w:val="-20"/>
          <w:sz w:val="24"/>
          <w:szCs w:val="24"/>
        </w:rPr>
        <w:drawing>
          <wp:inline distT="0" distB="0" distL="0" distR="0" wp14:anchorId="7FAD190E" wp14:editId="2EA72BAB">
            <wp:extent cx="2133600" cy="342900"/>
            <wp:effectExtent l="0" t="0" r="0" b="0"/>
            <wp:docPr id="2124573075" name="Picture 2124573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4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</w:rPr>
        <w:t xml:space="preserve">   (**) </w:t>
      </w:r>
      <w:r w:rsidRPr="00E51CF0">
        <w:rPr>
          <w:rFonts w:ascii="Chu Van An" w:hAnsi="Chu Van An" w:cs="Chu Van An"/>
          <w:sz w:val="24"/>
          <w:szCs w:val="24"/>
        </w:rPr>
        <w:tab/>
        <w:t xml:space="preserve">  </w:t>
      </w:r>
    </w:p>
    <w:p w14:paraId="2BBA40E4" w14:textId="77777777" w:rsidR="00222B73" w:rsidRPr="00E51CF0" w:rsidRDefault="00222B73" w:rsidP="00F006B0">
      <w:pPr>
        <w:pStyle w:val="ListParagraph"/>
        <w:numPr>
          <w:ilvl w:val="0"/>
          <w:numId w:val="4"/>
        </w:numPr>
        <w:shd w:val="clear" w:color="auto" w:fill="FFFFFF"/>
        <w:tabs>
          <w:tab w:val="left" w:pos="284"/>
          <w:tab w:val="left" w:pos="567"/>
          <w:tab w:val="left" w:pos="2268"/>
        </w:tabs>
        <w:spacing w:before="20" w:line="240" w:lineRule="auto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Mà  MM', M'N' </w:t>
      </w:r>
      <w:r w:rsidRPr="00E51CF0">
        <w:rPr>
          <w:rFonts w:ascii="Chu Van An" w:hAnsi="Chu Van An" w:cs="Chu Van An"/>
          <w:sz w:val="24"/>
          <w:szCs w:val="24"/>
        </w:rPr>
        <w:sym w:font="Symbol" w:char="F0CC"/>
      </w:r>
      <w:r w:rsidRPr="00E51CF0">
        <w:rPr>
          <w:rFonts w:ascii="Chu Van An" w:hAnsi="Chu Van An" w:cs="Chu Van An"/>
          <w:sz w:val="24"/>
          <w:szCs w:val="24"/>
        </w:rPr>
        <w:t xml:space="preserve"> (MM'N'N)   (***) .  </w:t>
      </w:r>
    </w:p>
    <w:p w14:paraId="35CE3BFB" w14:textId="1C24A4D5" w:rsidR="00222B73" w:rsidRPr="00E51CF0" w:rsidRDefault="00222B73" w:rsidP="00F006B0">
      <w:pPr>
        <w:pStyle w:val="ListParagraph"/>
        <w:numPr>
          <w:ilvl w:val="0"/>
          <w:numId w:val="4"/>
        </w:numPr>
        <w:shd w:val="clear" w:color="auto" w:fill="FFFFFF"/>
        <w:tabs>
          <w:tab w:val="left" w:pos="284"/>
          <w:tab w:val="left" w:pos="567"/>
          <w:tab w:val="left" w:pos="2268"/>
        </w:tabs>
        <w:spacing w:before="20" w:line="240" w:lineRule="auto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Từ (*), (**), (***) </w:t>
      </w:r>
      <w:r w:rsidRPr="00E51CF0">
        <w:rPr>
          <w:rFonts w:ascii="Chu Van An" w:hAnsi="Chu Van An" w:cs="Chu Van An"/>
          <w:sz w:val="24"/>
          <w:szCs w:val="24"/>
        </w:rPr>
        <w:sym w:font="Symbol" w:char="F0DE"/>
      </w:r>
      <w:r w:rsidRPr="00E51CF0">
        <w:rPr>
          <w:rFonts w:ascii="Chu Van An" w:hAnsi="Chu Van An" w:cs="Chu Van An"/>
          <w:sz w:val="24"/>
          <w:szCs w:val="24"/>
        </w:rPr>
        <w:t xml:space="preserve"> (DEF)</w:t>
      </w:r>
      <w:r w:rsidRPr="00E51CF0">
        <w:rPr>
          <w:rFonts w:ascii="Chu Van An" w:hAnsi="Chu Van An" w:cs="Chu Van An"/>
          <w:noProof/>
          <w:position w:val="-8"/>
          <w:sz w:val="24"/>
          <w:szCs w:val="24"/>
        </w:rPr>
        <w:drawing>
          <wp:inline distT="0" distB="0" distL="0" distR="0" wp14:anchorId="5E430314" wp14:editId="4BDA0CCD">
            <wp:extent cx="85725" cy="161925"/>
            <wp:effectExtent l="0" t="0" r="9525" b="9525"/>
            <wp:docPr id="2124573074" name="Picture 2124573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5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</w:rPr>
        <w:t>(MM'N'N).</w:t>
      </w:r>
    </w:p>
    <w:p w14:paraId="3CA896A6" w14:textId="438CA49D" w:rsidR="003B77C9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51CF0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51CF0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E51CF0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  <w:r w:rsidR="00222B73" w:rsidRPr="00E51CF0">
        <w:rPr>
          <w:rFonts w:ascii="Chu Van An" w:hAnsi="Chu Van An" w:cs="Chu Van An"/>
          <w:b/>
          <w:bCs/>
          <w:color w:val="FF0000"/>
          <w:sz w:val="24"/>
          <w:szCs w:val="24"/>
        </w:rPr>
        <w:t xml:space="preserve">  </w:t>
      </w:r>
    </w:p>
    <w:tbl>
      <w:tblPr>
        <w:tblStyle w:val="TableGrid"/>
        <w:tblW w:w="10700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655"/>
        <w:gridCol w:w="3045"/>
      </w:tblGrid>
      <w:tr w:rsidR="00925639" w:rsidRPr="00297089" w14:paraId="252CC725" w14:textId="77777777" w:rsidTr="00925639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53D2C7F" w14:textId="77777777" w:rsidR="00925639" w:rsidRPr="00871A5E" w:rsidRDefault="00925639" w:rsidP="00C127CE">
            <w:pPr>
              <w:spacing w:line="276" w:lineRule="auto"/>
              <w:mirrorIndents/>
              <w:rPr>
                <w:rFonts w:ascii="Chu Van An" w:eastAsia="Yu Gothic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871A5E">
              <w:rPr>
                <w:rFonts w:ascii="Chu Van An" w:eastAsia="Yu Gothic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6" w:name="c1q"/>
            <w:bookmarkEnd w:id="6"/>
            <w:r w:rsidRPr="00871A5E">
              <w:rPr>
                <w:rFonts w:ascii="Chu Van An" w:eastAsia="Yu Gothic" w:hAnsi="Chu Van An" w:cs="Chu Van An"/>
                <w:b/>
                <w:color w:val="0000FF"/>
                <w:sz w:val="24"/>
                <w:szCs w:val="24"/>
                <w:lang w:val="fr-FR"/>
              </w:rPr>
              <w:t>1:</w:t>
            </w:r>
            <w:r w:rsidRPr="00871A5E">
              <w:rPr>
                <w:rFonts w:ascii="Chu Van An" w:eastAsia="Yu Gothic" w:hAnsi="Chu Van An" w:cs="Chu Van An"/>
                <w:sz w:val="24"/>
                <w:szCs w:val="24"/>
                <w:lang w:val="fr-FR"/>
              </w:rPr>
              <w:t xml:space="preserve">Cho hình hộp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635" w:dyaOrig="285" w14:anchorId="18C9DFAE">
                <v:shape id="_x0000_i1109" type="#_x0000_t75" style="width:81.75pt;height:14.25pt" o:ole="">
                  <v:imagedata r:id="rId182" o:title=""/>
                </v:shape>
                <o:OLEObject Type="Embed" ProgID="Equation.DSMT4" ShapeID="_x0000_i1109" DrawAspect="Content" ObjectID="_1687849519" r:id="rId183"/>
              </w:object>
            </w:r>
            <w:r w:rsidRPr="00871A5E">
              <w:rPr>
                <w:rFonts w:ascii="Chu Van An" w:eastAsia="Yu Gothic" w:hAnsi="Chu Van An" w:cs="Chu Van An"/>
                <w:sz w:val="24"/>
                <w:szCs w:val="24"/>
                <w:lang w:val="fr-FR"/>
              </w:rPr>
              <w:t xml:space="preserve">. Mệnh đề nào sau đây </w:t>
            </w:r>
            <w:r w:rsidRPr="00871A5E">
              <w:rPr>
                <w:rFonts w:ascii="Chu Van An" w:eastAsia="Yu Gothic" w:hAnsi="Chu Van An" w:cs="Chu Van An"/>
                <w:b/>
                <w:sz w:val="24"/>
                <w:szCs w:val="24"/>
                <w:lang w:val="fr-FR"/>
              </w:rPr>
              <w:t>sai</w:t>
            </w:r>
            <w:r w:rsidRPr="00871A5E">
              <w:rPr>
                <w:rFonts w:ascii="Chu Van An" w:eastAsia="Yu Gothic" w:hAnsi="Chu Van An" w:cs="Chu Van An"/>
                <w:sz w:val="24"/>
                <w:szCs w:val="24"/>
                <w:lang w:val="fr-FR"/>
              </w:rPr>
              <w:t>?</w:t>
            </w:r>
          </w:p>
          <w:p w14:paraId="06E0C33B" w14:textId="38B1C099" w:rsidR="00925639" w:rsidRPr="00871A5E" w:rsidRDefault="00925639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7" w:name="c1a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871A5E">
              <w:rPr>
                <w:rFonts w:ascii="Chu Van An" w:eastAsia="Yu Gothic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800" w:dyaOrig="405" w14:anchorId="1396C485">
                <v:shape id="_x0000_i1110" type="#_x0000_t75" style="width:90pt;height:20.25pt" o:ole="">
                  <v:imagedata r:id="rId184" o:title=""/>
                </v:shape>
                <o:OLEObject Type="Embed" ProgID="Equation.DSMT4" ShapeID="_x0000_i1110" DrawAspect="Content" ObjectID="_1687849520" r:id="rId185"/>
              </w:object>
            </w:r>
            <w:r w:rsidRPr="00871A5E">
              <w:rPr>
                <w:rFonts w:ascii="Chu Van An" w:eastAsia="Yu Gothic" w:hAnsi="Chu Van An" w:cs="Chu Van An"/>
                <w:sz w:val="24"/>
                <w:szCs w:val="24"/>
                <w:lang w:val="fr-FR"/>
              </w:rPr>
              <w:t>.</w:t>
            </w:r>
            <w:bookmarkStart w:id="8" w:name="c1b"/>
            <w:bookmarkEnd w:id="7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160" w:dyaOrig="405" w14:anchorId="19FDDF89">
                <v:shape id="_x0000_i1111" type="#_x0000_t75" style="width:108pt;height:20.25pt" o:ole="">
                  <v:imagedata r:id="rId186" o:title=""/>
                </v:shape>
                <o:OLEObject Type="Embed" ProgID="Equation.DSMT4" ShapeID="_x0000_i1111" DrawAspect="Content" ObjectID="_1687849521" r:id="rId187"/>
              </w:object>
            </w:r>
            <w:r w:rsidRPr="00871A5E">
              <w:rPr>
                <w:rFonts w:ascii="Chu Van An" w:eastAsia="Yu Gothic" w:hAnsi="Chu Van An" w:cs="Chu Van An"/>
                <w:sz w:val="24"/>
                <w:szCs w:val="24"/>
                <w:lang w:val="fr-FR"/>
              </w:rPr>
              <w:t>.</w:t>
            </w:r>
          </w:p>
          <w:p w14:paraId="77AE5FA9" w14:textId="58C6EE04" w:rsidR="00925639" w:rsidRPr="00871A5E" w:rsidRDefault="00925639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9" w:name="c1c"/>
            <w:bookmarkEnd w:id="8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871A5E">
              <w:rPr>
                <w:rFonts w:ascii="Chu Van An" w:eastAsia="Yu Gothic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785" w:dyaOrig="405" w14:anchorId="3B754D9B">
                <v:shape id="_x0000_i1112" type="#_x0000_t75" style="width:89.25pt;height:20.25pt" o:ole="">
                  <v:imagedata r:id="rId188" o:title=""/>
                </v:shape>
                <o:OLEObject Type="Embed" ProgID="Equation.DSMT4" ShapeID="_x0000_i1112" DrawAspect="Content" ObjectID="_1687849522" r:id="rId189"/>
              </w:object>
            </w:r>
            <w:r w:rsidRPr="00871A5E">
              <w:rPr>
                <w:rFonts w:ascii="Chu Van An" w:eastAsia="Yu Gothic" w:hAnsi="Chu Van An" w:cs="Chu Van An"/>
                <w:sz w:val="24"/>
                <w:szCs w:val="24"/>
                <w:lang w:val="fr-FR"/>
              </w:rPr>
              <w:t>.</w:t>
            </w:r>
            <w:bookmarkStart w:id="10" w:name="c1d"/>
            <w:bookmarkEnd w:id="9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755" w:dyaOrig="405" w14:anchorId="1E2F0E0D">
                <v:shape id="_x0000_i1113" type="#_x0000_t75" style="width:87.75pt;height:20.25pt" o:ole="">
                  <v:imagedata r:id="rId190" o:title=""/>
                </v:shape>
                <o:OLEObject Type="Embed" ProgID="Equation.DSMT4" ShapeID="_x0000_i1113" DrawAspect="Content" ObjectID="_1687849523" r:id="rId191"/>
              </w:object>
            </w:r>
            <w:r w:rsidRPr="00871A5E">
              <w:rPr>
                <w:rFonts w:ascii="Chu Van An" w:eastAsia="Yu Gothic" w:hAnsi="Chu Van An" w:cs="Chu Van An"/>
                <w:sz w:val="24"/>
                <w:szCs w:val="24"/>
                <w:lang w:val="fr-FR"/>
              </w:rPr>
              <w:t>.</w:t>
            </w:r>
          </w:p>
          <w:bookmarkEnd w:id="10"/>
          <w:p w14:paraId="7798BD31" w14:textId="77777777" w:rsidR="00925639" w:rsidRPr="00297089" w:rsidRDefault="00925639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99F0919" w14:textId="77777777" w:rsidR="00925639" w:rsidRPr="00297089" w:rsidRDefault="00925639" w:rsidP="00C127CE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bookmarkStart w:id="11" w:name="_Hlk77202801"/>
            <w:bookmarkStart w:id="12" w:name="_Hlk77204271"/>
            <w:bookmarkStart w:id="13" w:name="_Hlk77204444"/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 xml:space="preserve">   Lời giải</w:t>
            </w:r>
          </w:p>
        </w:tc>
      </w:tr>
      <w:tr w:rsidR="00925639" w:rsidRPr="00297089" w14:paraId="03D744EF" w14:textId="77777777" w:rsidTr="00925639">
        <w:trPr>
          <w:trHeight w:val="399"/>
        </w:trPr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1E09FB9" w14:textId="77777777" w:rsidR="00925639" w:rsidRPr="00871A5E" w:rsidRDefault="00925639" w:rsidP="00C127CE">
            <w:pPr>
              <w:spacing w:line="276" w:lineRule="auto"/>
              <w:mirrorIndents/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</w:pPr>
            <w:r w:rsidRPr="00871A5E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14" w:name="c2q"/>
            <w:bookmarkEnd w:id="14"/>
            <w:r w:rsidRPr="00871A5E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>2:</w:t>
            </w:r>
            <w:r w:rsidRPr="00871A5E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Cho hình hộp </w:t>
            </w:r>
            <w:r w:rsidRPr="00871A5E">
              <w:rPr>
                <w:rFonts w:eastAsia="Times New Roman"/>
                <w:position w:val="-6"/>
                <w:lang w:eastAsia="x-none"/>
              </w:rPr>
              <w:object w:dxaOrig="1635" w:dyaOrig="285" w14:anchorId="0E3ABAEE">
                <v:shape id="_x0000_i1114" type="#_x0000_t75" style="width:81.75pt;height:14.25pt" o:ole="">
                  <v:imagedata r:id="rId192" o:title=""/>
                </v:shape>
                <o:OLEObject Type="Embed" ProgID="Equation.DSMT4" ShapeID="_x0000_i1114" DrawAspect="Content" ObjectID="_1687849524" r:id="rId193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. Mặt phẳng </w:t>
            </w:r>
            <w:r w:rsidRPr="00871A5E">
              <w:rPr>
                <w:rFonts w:eastAsia="Times New Roman"/>
                <w:position w:val="-14"/>
                <w:lang w:eastAsia="x-none"/>
              </w:rPr>
              <w:object w:dxaOrig="855" w:dyaOrig="405" w14:anchorId="7E21E465">
                <v:shape id="_x0000_i1115" type="#_x0000_t75" style="width:42.75pt;height:20.25pt" o:ole="">
                  <v:imagedata r:id="rId194" o:title=""/>
                </v:shape>
                <o:OLEObject Type="Embed" ProgID="Equation.DSMT4" ShapeID="_x0000_i1115" DrawAspect="Content" ObjectID="_1687849525" r:id="rId195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song song với mặt phẳng nào sau đây?</w:t>
            </w:r>
          </w:p>
          <w:p w14:paraId="615C4868" w14:textId="1277EDF9" w:rsidR="00925639" w:rsidRPr="00871A5E" w:rsidRDefault="00925639" w:rsidP="00C127C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15" w:name="c2a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Ⓐ.</w:t>
            </w:r>
            <w:r w:rsidRPr="00871A5E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 xml:space="preserve">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7543EFC6">
                <v:shape id="_x0000_i1116" type="#_x0000_t75" style="width:42pt;height:20.25pt" o:ole="">
                  <v:imagedata r:id="rId196" o:title=""/>
                </v:shape>
                <o:OLEObject Type="Embed" ProgID="Equation.DSMT4" ShapeID="_x0000_i1116" DrawAspect="Content" ObjectID="_1687849526" r:id="rId197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16" w:name="c2b"/>
            <w:bookmarkEnd w:id="15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Ⓑ.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4A526D26">
                <v:shape id="_x0000_i1117" type="#_x0000_t75" style="width:39.75pt;height:20.25pt" o:ole="">
                  <v:imagedata r:id="rId198" o:title=""/>
                </v:shape>
                <o:OLEObject Type="Embed" ProgID="Equation.DSMT4" ShapeID="_x0000_i1117" DrawAspect="Content" ObjectID="_1687849527" r:id="rId199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17" w:name="c2c"/>
            <w:bookmarkEnd w:id="16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Ⓒ.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57322C23">
                <v:shape id="_x0000_i1118" type="#_x0000_t75" style="width:39pt;height:20.25pt" o:ole="">
                  <v:imagedata r:id="rId200" o:title=""/>
                </v:shape>
                <o:OLEObject Type="Embed" ProgID="Equation.DSMT4" ShapeID="_x0000_i1118" DrawAspect="Content" ObjectID="_1687849528" r:id="rId201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18" w:name="c2d"/>
            <w:bookmarkEnd w:id="17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Ⓓ.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25" w:dyaOrig="405" w14:anchorId="3AD412AE">
                <v:shape id="_x0000_i1119" type="#_x0000_t75" style="width:41.25pt;height:20.25pt" o:ole="">
                  <v:imagedata r:id="rId202" o:title=""/>
                </v:shape>
                <o:OLEObject Type="Embed" ProgID="Equation.DSMT4" ShapeID="_x0000_i1119" DrawAspect="Content" ObjectID="_1687849529" r:id="rId203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bookmarkEnd w:id="18"/>
          <w:p w14:paraId="2C52B392" w14:textId="77777777" w:rsidR="00925639" w:rsidRPr="00297089" w:rsidRDefault="00925639" w:rsidP="00C127C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BBFB031" w14:textId="77777777" w:rsidR="00925639" w:rsidRPr="00297089" w:rsidRDefault="00925639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925639" w:rsidRPr="00297089" w14:paraId="0BF1404F" w14:textId="77777777" w:rsidTr="00925639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47C457C" w14:textId="77777777" w:rsidR="00925639" w:rsidRPr="00871A5E" w:rsidRDefault="00925639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19" w:name="c3q"/>
            <w:bookmarkEnd w:id="19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3:</w:t>
            </w:r>
            <w:r w:rsidRPr="00871A5E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Cho hình hộp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nl-NL"/>
              </w:rPr>
              <w:object w:dxaOrig="1635" w:dyaOrig="285" w14:anchorId="74DD807D">
                <v:shape id="_x0000_i1120" type="#_x0000_t75" style="width:81.75pt;height:14.25pt" o:ole="">
                  <v:imagedata r:id="rId204" o:title=""/>
                </v:shape>
                <o:OLEObject Type="Embed" ProgID="Equation.DSMT4" ShapeID="_x0000_i1120" DrawAspect="Content" ObjectID="_1687849530" r:id="rId205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. Mệnh đề nào sau đây </w:t>
            </w:r>
            <w:r w:rsidRPr="00871A5E">
              <w:rPr>
                <w:rFonts w:ascii="Chu Van An" w:hAnsi="Chu Van An" w:cs="Chu Van An"/>
                <w:b/>
                <w:sz w:val="24"/>
                <w:szCs w:val="24"/>
                <w:lang w:val="nl-NL"/>
              </w:rPr>
              <w:t>sai</w:t>
            </w:r>
            <w:r w:rsidRPr="00871A5E">
              <w:rPr>
                <w:rFonts w:ascii="Chu Van An" w:hAnsi="Chu Van An" w:cs="Chu Van An"/>
                <w:sz w:val="24"/>
                <w:szCs w:val="24"/>
                <w:lang w:val="nl-NL"/>
              </w:rPr>
              <w:t>?</w:t>
            </w:r>
          </w:p>
          <w:p w14:paraId="5E829CE2" w14:textId="3FAFC0E9" w:rsidR="00925639" w:rsidRPr="00871A5E" w:rsidRDefault="00925639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0" w:name="c3a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Ⓐ.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nl-NL"/>
              </w:rPr>
              <w:object w:dxaOrig="2265" w:dyaOrig="405" w14:anchorId="70972F19">
                <v:shape id="_x0000_i1121" type="#_x0000_t75" style="width:113.25pt;height:20.25pt" o:ole="">
                  <v:imagedata r:id="rId206" o:title=""/>
                </v:shape>
                <o:OLEObject Type="Embed" ProgID="Equation.DSMT4" ShapeID="_x0000_i1121" DrawAspect="Content" ObjectID="_1687849531" r:id="rId207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1" w:name="c3b"/>
            <w:bookmarkEnd w:id="20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nl-NL"/>
              </w:rPr>
              <w:object w:dxaOrig="1905" w:dyaOrig="405" w14:anchorId="72F6BD4D">
                <v:shape id="_x0000_i1122" type="#_x0000_t75" style="width:95.25pt;height:20.25pt" o:ole="">
                  <v:imagedata r:id="rId208" o:title=""/>
                </v:shape>
                <o:OLEObject Type="Embed" ProgID="Equation.DSMT4" ShapeID="_x0000_i1122" DrawAspect="Content" ObjectID="_1687849532" r:id="rId209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3C9673D" w14:textId="55B7F061" w:rsidR="00925639" w:rsidRPr="00871A5E" w:rsidRDefault="00925639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2" w:name="c3c"/>
            <w:bookmarkEnd w:id="21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Ⓒ.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nl-NL"/>
              </w:rPr>
              <w:object w:dxaOrig="1875" w:dyaOrig="405" w14:anchorId="7EC93079">
                <v:shape id="_x0000_i1123" type="#_x0000_t75" style="width:93.75pt;height:20.25pt" o:ole="">
                  <v:imagedata r:id="rId210" o:title=""/>
                </v:shape>
                <o:OLEObject Type="Embed" ProgID="Equation.DSMT4" ShapeID="_x0000_i1123" DrawAspect="Content" ObjectID="_1687849533" r:id="rId211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3" w:name="c3d"/>
            <w:bookmarkEnd w:id="22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nl-NL"/>
              </w:rPr>
              <w:object w:dxaOrig="1920" w:dyaOrig="405" w14:anchorId="07559BC1">
                <v:shape id="_x0000_i1124" type="#_x0000_t75" style="width:96pt;height:20.25pt" o:ole="">
                  <v:imagedata r:id="rId212" o:title=""/>
                </v:shape>
                <o:OLEObject Type="Embed" ProgID="Equation.DSMT4" ShapeID="_x0000_i1124" DrawAspect="Content" ObjectID="_1687849534" r:id="rId213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3"/>
          <w:p w14:paraId="708A6088" w14:textId="77777777" w:rsidR="00925639" w:rsidRPr="00297089" w:rsidRDefault="00925639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7A6254A" w14:textId="77777777" w:rsidR="00925639" w:rsidRPr="00297089" w:rsidRDefault="00925639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925639" w:rsidRPr="00297089" w14:paraId="09C8D7D1" w14:textId="77777777" w:rsidTr="00925639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13CC18F" w14:textId="77777777" w:rsidR="00925639" w:rsidRPr="00871A5E" w:rsidRDefault="00925639" w:rsidP="00C127CE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4" w:name="c4q"/>
            <w:bookmarkEnd w:id="24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4: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Cho hai hình bình hành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pt-BR"/>
              </w:rPr>
              <w:object w:dxaOrig="720" w:dyaOrig="270" w14:anchorId="7A44F016">
                <v:shape id="_x0000_i1125" type="#_x0000_t75" style="width:36pt;height:13.5pt" o:ole="">
                  <v:imagedata r:id="rId214" o:title=""/>
                </v:shape>
                <o:OLEObject Type="Embed" ProgID="Equation.DSMT4" ShapeID="_x0000_i1125" DrawAspect="Content" ObjectID="_1687849535" r:id="rId215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871A5E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pt-BR"/>
              </w:rPr>
              <w:object w:dxaOrig="705" w:dyaOrig="270" w14:anchorId="41BB65F1">
                <v:shape id="_x0000_i1126" type="#_x0000_t75" style="width:35.25pt;height:13.5pt" o:ole="">
                  <v:imagedata r:id="rId216" o:title=""/>
                </v:shape>
                <o:OLEObject Type="Embed" ProgID="Equation.DSMT4" ShapeID="_x0000_i1126" DrawAspect="Content" ObjectID="_1687849536" r:id="rId217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có tâm lần lượt là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pt-BR"/>
              </w:rPr>
              <w:object w:dxaOrig="255" w:dyaOrig="270" w14:anchorId="4D42A265">
                <v:shape id="_x0000_i1127" type="#_x0000_t75" style="width:12.75pt;height:13.5pt" o:ole="">
                  <v:imagedata r:id="rId218" o:title=""/>
                </v:shape>
                <o:OLEObject Type="Embed" ProgID="Equation.DSMT4" ShapeID="_x0000_i1127" DrawAspect="Content" ObjectID="_1687849537" r:id="rId219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pt-BR"/>
              </w:rPr>
              <w:object w:dxaOrig="300" w:dyaOrig="270" w14:anchorId="105CE059">
                <v:shape id="_x0000_i1128" type="#_x0000_t75" style="width:15pt;height:13.5pt" o:ole="">
                  <v:imagedata r:id="rId220" o:title=""/>
                </v:shape>
                <o:OLEObject Type="Embed" ProgID="Equation.DSMT4" ShapeID="_x0000_i1128" DrawAspect="Content" ObjectID="_1687849538" r:id="rId221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, không cùng nằm trong một mặt phẳng. Gọi </w:t>
            </w:r>
            <w:r w:rsidRPr="00871A5E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pt-BR"/>
              </w:rPr>
              <w:object w:dxaOrig="330" w:dyaOrig="255" w14:anchorId="56178023">
                <v:shape id="_x0000_i1129" type="#_x0000_t75" style="width:16.5pt;height:12.75pt" o:ole="">
                  <v:imagedata r:id="rId222" o:title=""/>
                </v:shape>
                <o:OLEObject Type="Embed" ProgID="Equation.DSMT4" ShapeID="_x0000_i1129" DrawAspect="Content" ObjectID="_1687849539" r:id="rId223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là trung điểm </w:t>
            </w:r>
            <w:r w:rsidRPr="00871A5E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pt-BR"/>
              </w:rPr>
              <w:object w:dxaOrig="390" w:dyaOrig="270" w14:anchorId="5E9B9555">
                <v:shape id="_x0000_i1130" type="#_x0000_t75" style="width:19.5pt;height:13.5pt" o:ole="">
                  <v:imagedata r:id="rId224" o:title=""/>
                </v:shape>
                <o:OLEObject Type="Embed" ProgID="Equation.DSMT4" ShapeID="_x0000_i1130" DrawAspect="Content" ObjectID="_1687849540" r:id="rId225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, xét các khẳng định</w:t>
            </w:r>
          </w:p>
          <w:p w14:paraId="52DA60E4" w14:textId="77777777" w:rsidR="00925639" w:rsidRPr="00871A5E" w:rsidRDefault="00925639" w:rsidP="00C127CE">
            <w:pPr>
              <w:pStyle w:val="ListParagraph"/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x-none" w:eastAsia="x-none"/>
              </w:rPr>
              <w:object w:dxaOrig="2070" w:dyaOrig="390" w14:anchorId="11BCB6D2">
                <v:shape id="_x0000_i1131" type="#_x0000_t75" style="width:103.5pt;height:19.5pt" o:ole="">
                  <v:imagedata r:id="rId226" o:title=""/>
                </v:shape>
                <o:OLEObject Type="Embed" ProgID="Equation.DSMT4" ShapeID="_x0000_i1131" DrawAspect="Content" ObjectID="_1687849541" r:id="rId227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;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x-none" w:eastAsia="x-none"/>
              </w:rPr>
              <w:object w:dxaOrig="2235" w:dyaOrig="390" w14:anchorId="0FBE6112">
                <v:shape id="_x0000_i1132" type="#_x0000_t75" style="width:111.75pt;height:19.5pt" o:ole="">
                  <v:imagedata r:id="rId228" o:title=""/>
                </v:shape>
                <o:OLEObject Type="Embed" ProgID="Equation.DSMT4" ShapeID="_x0000_i1132" DrawAspect="Content" ObjectID="_1687849542" r:id="rId229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;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x-none" w:eastAsia="x-none"/>
              </w:rPr>
              <w:object w:dxaOrig="2295" w:dyaOrig="390" w14:anchorId="159EADA8">
                <v:shape id="_x0000_i1133" type="#_x0000_t75" style="width:114.75pt;height:19.5pt" o:ole="">
                  <v:imagedata r:id="rId230" o:title=""/>
                </v:shape>
                <o:OLEObject Type="Embed" ProgID="Equation.DSMT4" ShapeID="_x0000_i1133" DrawAspect="Content" ObjectID="_1687849543" r:id="rId231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;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x-none" w:eastAsia="x-none"/>
              </w:rPr>
              <w:object w:dxaOrig="2205" w:dyaOrig="390" w14:anchorId="0378CFC4">
                <v:shape id="_x0000_i1134" type="#_x0000_t75" style="width:110.25pt;height:19.5pt" o:ole="">
                  <v:imagedata r:id="rId232" o:title=""/>
                </v:shape>
                <o:OLEObject Type="Embed" ProgID="Equation.DSMT4" ShapeID="_x0000_i1134" DrawAspect="Content" ObjectID="_1687849544" r:id="rId233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EC3F1C8" w14:textId="77777777" w:rsidR="00925639" w:rsidRPr="00871A5E" w:rsidRDefault="00925639" w:rsidP="00C127CE">
            <w:pPr>
              <w:pStyle w:val="ListParagraph"/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871A5E">
              <w:rPr>
                <w:rFonts w:ascii="Chu Van An" w:hAnsi="Chu Van An" w:cs="Chu Van An"/>
                <w:sz w:val="24"/>
                <w:szCs w:val="24"/>
              </w:rPr>
              <w:t>Những khẳng định nào đúng?</w:t>
            </w:r>
          </w:p>
          <w:p w14:paraId="5E1F4F29" w14:textId="088AB1BC" w:rsidR="00925639" w:rsidRPr="00871A5E" w:rsidRDefault="00925639" w:rsidP="00C127CE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5" w:name="c4a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x-none" w:eastAsia="x-none"/>
              </w:rPr>
              <w:object w:dxaOrig="360" w:dyaOrig="390" w14:anchorId="4CC73B7D">
                <v:shape id="_x0000_i1135" type="#_x0000_t75" style="width:18pt;height:19.5pt" o:ole="">
                  <v:imagedata r:id="rId234" o:title=""/>
                </v:shape>
                <o:OLEObject Type="Embed" ProgID="Equation.DSMT4" ShapeID="_x0000_i1135" DrawAspect="Content" ObjectID="_1687849545" r:id="rId235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6" w:name="c4b"/>
            <w:bookmarkEnd w:id="25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eastAsia="Times New Roman" w:hAnsi="Chu Van An" w:cs="Chu Van An"/>
                <w:b/>
                <w:color w:val="0000CC"/>
                <w:position w:val="-14"/>
                <w:sz w:val="24"/>
                <w:szCs w:val="24"/>
                <w:lang w:val="x-none" w:eastAsia="x-none"/>
              </w:rPr>
              <w:object w:dxaOrig="765" w:dyaOrig="390" w14:anchorId="12420779">
                <v:shape id="_x0000_i1136" type="#_x0000_t75" style="width:38.25pt;height:19.5pt" o:ole="">
                  <v:imagedata r:id="rId236" o:title=""/>
                </v:shape>
                <o:OLEObject Type="Embed" ProgID="Equation.DSMT4" ShapeID="_x0000_i1136" DrawAspect="Content" ObjectID="_1687849546" r:id="rId237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22CB900" w14:textId="1EA05640" w:rsidR="00925639" w:rsidRPr="00871A5E" w:rsidRDefault="00925639" w:rsidP="00C127CE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7" w:name="c4c"/>
            <w:bookmarkEnd w:id="26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871A5E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71A5E">
              <w:rPr>
                <w:rFonts w:ascii="Chu Van An" w:eastAsia="Times New Roman" w:hAnsi="Chu Van An" w:cs="Chu Van An"/>
                <w:b/>
                <w:color w:val="0000CC"/>
                <w:position w:val="-14"/>
                <w:sz w:val="24"/>
                <w:szCs w:val="24"/>
                <w:lang w:val="x-none" w:eastAsia="x-none"/>
              </w:rPr>
              <w:object w:dxaOrig="1470" w:dyaOrig="390" w14:anchorId="0A25775D">
                <v:shape id="_x0000_i1137" type="#_x0000_t75" style="width:73.5pt;height:19.5pt" o:ole="">
                  <v:imagedata r:id="rId238" o:title=""/>
                </v:shape>
                <o:OLEObject Type="Embed" ProgID="Equation.DSMT4" ShapeID="_x0000_i1137" DrawAspect="Content" ObjectID="_1687849547" r:id="rId239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8" w:name="c4d"/>
            <w:bookmarkEnd w:id="27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eastAsia="Times New Roman" w:hAnsi="Chu Van An" w:cs="Chu Van An"/>
                <w:b/>
                <w:color w:val="0000CC"/>
                <w:position w:val="-14"/>
                <w:sz w:val="24"/>
                <w:szCs w:val="24"/>
                <w:lang w:val="x-none" w:eastAsia="x-none"/>
              </w:rPr>
              <w:object w:dxaOrig="2040" w:dyaOrig="390" w14:anchorId="5A60EC6C">
                <v:shape id="_x0000_i1138" type="#_x0000_t75" style="width:102pt;height:19.5pt" o:ole="">
                  <v:imagedata r:id="rId240" o:title=""/>
                </v:shape>
                <o:OLEObject Type="Embed" ProgID="Equation.DSMT4" ShapeID="_x0000_i1138" DrawAspect="Content" ObjectID="_1687849548" r:id="rId241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8"/>
          <w:p w14:paraId="38C21E6D" w14:textId="77777777" w:rsidR="00925639" w:rsidRPr="00297089" w:rsidRDefault="00925639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A1604F5" w14:textId="77777777" w:rsidR="00925639" w:rsidRPr="00297089" w:rsidRDefault="00925639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925639" w:rsidRPr="00297089" w14:paraId="24EAA441" w14:textId="77777777" w:rsidTr="00925639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90C11DD" w14:textId="77777777" w:rsidR="00925639" w:rsidRPr="00871A5E" w:rsidRDefault="00925639" w:rsidP="00C127CE">
            <w:pPr>
              <w:spacing w:line="276" w:lineRule="auto"/>
              <w:mirrorIndents/>
              <w:rPr>
                <w:rFonts w:ascii="Chu Van An" w:eastAsia="Calibri" w:hAnsi="Chu Van An" w:cs="Chu Van An"/>
                <w:sz w:val="24"/>
                <w:szCs w:val="24"/>
              </w:rPr>
            </w:pPr>
            <w:r w:rsidRPr="00871A5E"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9" w:name="c5q"/>
            <w:bookmarkEnd w:id="29"/>
            <w:r w:rsidRPr="00871A5E"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</w:rPr>
              <w:t>5: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C</w:t>
            </w:r>
            <w:r w:rsidRPr="00871A5E">
              <w:rPr>
                <w:rFonts w:ascii="Chu Van An" w:eastAsia="Calibri" w:hAnsi="Chu Van An" w:cs="Chu Van An"/>
                <w:color w:val="000000"/>
                <w:sz w:val="24"/>
                <w:szCs w:val="24"/>
              </w:rPr>
              <w:t xml:space="preserve">ho hình hộp </w:t>
            </w:r>
            <w:r w:rsidRPr="00871A5E">
              <w:rPr>
                <w:rFonts w:ascii="Chu Van An" w:eastAsia="Calibri" w:hAnsi="Chu Van An" w:cs="Chu Van An"/>
                <w:color w:val="000000"/>
                <w:position w:val="-6"/>
                <w:sz w:val="24"/>
                <w:szCs w:val="24"/>
              </w:rPr>
              <w:object w:dxaOrig="1665" w:dyaOrig="300" w14:anchorId="535AC991">
                <v:shape id="_x0000_i1139" type="#_x0000_t75" style="width:83.25pt;height:15pt" o:ole="">
                  <v:imagedata r:id="rId242" o:title=""/>
                </v:shape>
                <o:OLEObject Type="Embed" ProgID="Equation.DSMT4" ShapeID="_x0000_i1139" DrawAspect="Content" ObjectID="_1687849549" r:id="rId243"/>
              </w:object>
            </w:r>
            <w:r w:rsidRPr="00871A5E">
              <w:rPr>
                <w:rFonts w:ascii="Chu Van An" w:eastAsia="Calibri" w:hAnsi="Chu Van An" w:cs="Chu Van An"/>
                <w:color w:val="000000"/>
                <w:sz w:val="24"/>
                <w:szCs w:val="24"/>
              </w:rPr>
              <w:t xml:space="preserve">. Trong các khẳng định sau, khẳng định nào </w:t>
            </w:r>
            <w:r w:rsidRPr="00871A5E">
              <w:rPr>
                <w:rFonts w:ascii="Chu Van An" w:eastAsia="Calibri" w:hAnsi="Chu Van An" w:cs="Chu Van An"/>
                <w:b/>
                <w:color w:val="000000"/>
                <w:sz w:val="24"/>
                <w:szCs w:val="24"/>
              </w:rPr>
              <w:t>sai</w:t>
            </w:r>
            <w:r w:rsidRPr="00871A5E">
              <w:rPr>
                <w:rFonts w:ascii="Chu Van An" w:eastAsia="Calibri" w:hAnsi="Chu Van An" w:cs="Chu Van An"/>
                <w:color w:val="000000"/>
                <w:sz w:val="24"/>
                <w:szCs w:val="24"/>
              </w:rPr>
              <w:t>?</w:t>
            </w:r>
          </w:p>
          <w:p w14:paraId="5F163A2D" w14:textId="7D96BB6F" w:rsidR="00925639" w:rsidRPr="00871A5E" w:rsidRDefault="00925639" w:rsidP="00C127CE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30" w:name="c5a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871A5E">
              <w:rPr>
                <w:rFonts w:ascii="Chu Van An" w:eastAsia="Calibri" w:hAnsi="Chu Van An" w:cs="Chu Van An"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71A5E">
              <w:rPr>
                <w:rFonts w:ascii="Chu Van An" w:eastAsia="Calibri" w:hAnsi="Chu Van An" w:cs="Chu Van An"/>
                <w:color w:val="000000"/>
                <w:position w:val="-14"/>
                <w:sz w:val="24"/>
                <w:szCs w:val="24"/>
              </w:rPr>
              <w:object w:dxaOrig="2220" w:dyaOrig="405" w14:anchorId="5CF3B3D0">
                <v:shape id="_x0000_i1140" type="#_x0000_t75" style="width:111pt;height:20.25pt" o:ole="">
                  <v:imagedata r:id="rId244" o:title=""/>
                </v:shape>
                <o:OLEObject Type="Embed" ProgID="Equation.DSMT4" ShapeID="_x0000_i1140" DrawAspect="Content" ObjectID="_1687849550" r:id="rId245"/>
              </w:object>
            </w:r>
            <w:r w:rsidRPr="00871A5E">
              <w:rPr>
                <w:rFonts w:ascii="Chu Van An" w:eastAsia="Calibri" w:hAnsi="Chu Van An" w:cs="Chu Van An"/>
                <w:color w:val="000000"/>
                <w:sz w:val="24"/>
                <w:szCs w:val="24"/>
              </w:rPr>
              <w:t>.</w:t>
            </w:r>
            <w:bookmarkStart w:id="31" w:name="c5b"/>
            <w:bookmarkEnd w:id="30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eastAsia="Calibri" w:hAnsi="Chu Van An" w:cs="Chu Van An"/>
                <w:color w:val="000000"/>
                <w:position w:val="-14"/>
                <w:sz w:val="24"/>
                <w:szCs w:val="24"/>
              </w:rPr>
              <w:object w:dxaOrig="1845" w:dyaOrig="405" w14:anchorId="0C46213C">
                <v:shape id="_x0000_i1141" type="#_x0000_t75" style="width:92.25pt;height:20.25pt" o:ole="">
                  <v:imagedata r:id="rId246" o:title=""/>
                </v:shape>
                <o:OLEObject Type="Embed" ProgID="Equation.DSMT4" ShapeID="_x0000_i1141" DrawAspect="Content" ObjectID="_1687849551" r:id="rId247"/>
              </w:object>
            </w:r>
            <w:r w:rsidRPr="00871A5E">
              <w:rPr>
                <w:rFonts w:ascii="Chu Van An" w:eastAsia="Calibri" w:hAnsi="Chu Van An" w:cs="Chu Van An"/>
                <w:color w:val="000000"/>
                <w:sz w:val="24"/>
                <w:szCs w:val="24"/>
              </w:rPr>
              <w:t>.</w:t>
            </w:r>
          </w:p>
          <w:p w14:paraId="72C2C9F4" w14:textId="3FCEAD5B" w:rsidR="00925639" w:rsidRPr="00871A5E" w:rsidRDefault="00925639" w:rsidP="00C127CE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32" w:name="c5c"/>
            <w:bookmarkEnd w:id="31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871A5E">
              <w:rPr>
                <w:rFonts w:ascii="Chu Van An" w:eastAsia="Calibri" w:hAnsi="Chu Van An" w:cs="Chu Van An"/>
                <w:color w:val="000000"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71A5E">
              <w:rPr>
                <w:rFonts w:ascii="Chu Van An" w:eastAsia="Calibri" w:hAnsi="Chu Van An" w:cs="Chu Van An"/>
                <w:color w:val="000000"/>
                <w:position w:val="-14"/>
                <w:sz w:val="24"/>
                <w:szCs w:val="24"/>
              </w:rPr>
              <w:object w:dxaOrig="1830" w:dyaOrig="405" w14:anchorId="7975B922">
                <v:shape id="_x0000_i1142" type="#_x0000_t75" style="width:91.5pt;height:20.25pt" o:ole="">
                  <v:imagedata r:id="rId248" o:title=""/>
                </v:shape>
                <o:OLEObject Type="Embed" ProgID="Equation.DSMT4" ShapeID="_x0000_i1142" DrawAspect="Content" ObjectID="_1687849552" r:id="rId249"/>
              </w:object>
            </w:r>
            <w:r w:rsidRPr="00871A5E">
              <w:rPr>
                <w:rFonts w:ascii="Chu Van An" w:eastAsia="Calibri" w:hAnsi="Chu Van An" w:cs="Chu Van An"/>
                <w:color w:val="000000"/>
                <w:sz w:val="24"/>
                <w:szCs w:val="24"/>
              </w:rPr>
              <w:t>.</w:t>
            </w:r>
            <w:bookmarkStart w:id="33" w:name="c5d"/>
            <w:bookmarkEnd w:id="32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871A5E">
              <w:rPr>
                <w:rFonts w:ascii="Chu Van An" w:eastAsia="Calibri" w:hAnsi="Chu Van An" w:cs="Chu Van An"/>
                <w:color w:val="000000"/>
                <w:position w:val="-14"/>
                <w:sz w:val="24"/>
                <w:szCs w:val="24"/>
              </w:rPr>
              <w:object w:dxaOrig="1755" w:dyaOrig="405" w14:anchorId="344C525A">
                <v:shape id="_x0000_i1143" type="#_x0000_t75" style="width:87.75pt;height:20.25pt" o:ole="">
                  <v:imagedata r:id="rId250" o:title=""/>
                </v:shape>
                <o:OLEObject Type="Embed" ProgID="Equation.DSMT4" ShapeID="_x0000_i1143" DrawAspect="Content" ObjectID="_1687849553" r:id="rId251"/>
              </w:object>
            </w:r>
            <w:r w:rsidRPr="00871A5E">
              <w:rPr>
                <w:rFonts w:ascii="Chu Van An" w:eastAsia="Calibri" w:hAnsi="Chu Van An" w:cs="Chu Van An"/>
                <w:color w:val="000000"/>
                <w:sz w:val="24"/>
                <w:szCs w:val="24"/>
              </w:rPr>
              <w:t>.</w:t>
            </w:r>
          </w:p>
          <w:bookmarkEnd w:id="33"/>
          <w:p w14:paraId="35CA8E47" w14:textId="77777777" w:rsidR="00925639" w:rsidRPr="00297089" w:rsidRDefault="00925639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6C0FE5A" w14:textId="77777777" w:rsidR="00925639" w:rsidRPr="00297089" w:rsidRDefault="00925639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925639" w:rsidRPr="00297089" w14:paraId="24C66734" w14:textId="77777777" w:rsidTr="00925639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8AC181F" w14:textId="77777777" w:rsidR="00925639" w:rsidRPr="00871A5E" w:rsidRDefault="00925639" w:rsidP="00C127CE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sz w:val="24"/>
                <w:szCs w:val="24"/>
              </w:rPr>
            </w:pPr>
            <w:r w:rsidRPr="00871A5E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4" w:name="c6q"/>
            <w:bookmarkEnd w:id="34"/>
            <w:r w:rsidRPr="00871A5E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6: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Cho hình lăng trụ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335" w:dyaOrig="285" w14:anchorId="6F000A0E">
                <v:shape id="_x0000_i1144" type="#_x0000_t75" style="width:66.75pt;height:14.25pt" o:ole="">
                  <v:imagedata r:id="rId252" o:title=""/>
                </v:shape>
                <o:OLEObject Type="Embed" ProgID="Equation.DSMT4" ShapeID="_x0000_i1144" DrawAspect="Content" ObjectID="_1687849554" r:id="rId253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871A5E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6F8EA03D">
                <v:shape id="_x0000_i1145" type="#_x0000_t75" style="width:9.75pt;height:12.75pt" o:ole="">
                  <v:imagedata r:id="rId254" o:title=""/>
                </v:shape>
                <o:OLEObject Type="Embed" ProgID="Equation.DSMT4" ShapeID="_x0000_i1145" DrawAspect="Content" ObjectID="_1687849555" r:id="rId255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,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85" w14:anchorId="4DA62664">
                <v:shape id="_x0000_i1146" type="#_x0000_t75" style="width:11.25pt;height:14.25pt" o:ole="">
                  <v:imagedata r:id="rId256" o:title=""/>
                </v:shape>
                <o:OLEObject Type="Embed" ProgID="Equation.DSMT4" ShapeID="_x0000_i1146" DrawAspect="Content" ObjectID="_1687849556" r:id="rId257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,</w:t>
            </w:r>
            <w:r w:rsidRPr="00871A5E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7A1BA942">
                <v:shape id="_x0000_i1147" type="#_x0000_t75" style="width:12.75pt;height:12.75pt" o:ole="">
                  <v:imagedata r:id="rId258" o:title=""/>
                </v:shape>
                <o:OLEObject Type="Embed" ProgID="Equation.DSMT4" ShapeID="_x0000_i1147" DrawAspect="Content" ObjectID="_1687849557" r:id="rId259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lần lượt là trọng tâm các tam giác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12394E80">
                <v:shape id="_x0000_i1148" type="#_x0000_t75" style="width:27.75pt;height:14.25pt" o:ole="">
                  <v:imagedata r:id="rId260" o:title=""/>
                </v:shape>
                <o:OLEObject Type="Embed" ProgID="Equation.DSMT4" ShapeID="_x0000_i1148" DrawAspect="Content" ObjectID="_1687849558" r:id="rId261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825" w:dyaOrig="285" w14:anchorId="3B85525A">
                <v:shape id="_x0000_i1149" type="#_x0000_t75" style="width:41.25pt;height:14.25pt" o:ole="">
                  <v:imagedata r:id="rId262" o:title=""/>
                </v:shape>
                <o:OLEObject Type="Embed" ProgID="Equation.DSMT4" ShapeID="_x0000_i1149" DrawAspect="Content" ObjectID="_1687849559" r:id="rId263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,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45" w:dyaOrig="285" w14:anchorId="04B515F9">
                <v:shape id="_x0000_i1150" type="#_x0000_t75" style="width:32.25pt;height:14.25pt" o:ole="">
                  <v:imagedata r:id="rId264" o:title=""/>
                </v:shape>
                <o:OLEObject Type="Embed" ProgID="Equation.DSMT4" ShapeID="_x0000_i1150" DrawAspect="Content" ObjectID="_1687849560" r:id="rId265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. Mặt phẳng nào sau đây song song với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45" w:dyaOrig="405" w14:anchorId="3218ABAD">
                <v:shape id="_x0000_i1151" type="#_x0000_t75" style="width:32.25pt;height:20.25pt" o:ole="">
                  <v:imagedata r:id="rId266" o:title=""/>
                </v:shape>
                <o:OLEObject Type="Embed" ProgID="Equation.DSMT4" ShapeID="_x0000_i1151" DrawAspect="Content" ObjectID="_1687849561" r:id="rId267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D26342D" w14:textId="12698B8C" w:rsidR="00925639" w:rsidRPr="00871A5E" w:rsidRDefault="00925639" w:rsidP="00C127C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5" w:name="c6a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871A5E">
              <w:rPr>
                <w:rFonts w:ascii="Chu Van An" w:eastAsia="Times New Roman" w:hAnsi="Chu Van An" w:cs="Chu Van An"/>
                <w:b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390" w14:anchorId="777EEADB">
                <v:shape id="_x0000_i1152" type="#_x0000_t75" style="width:39.75pt;height:19.5pt" o:ole="">
                  <v:imagedata r:id="rId268" o:title=""/>
                </v:shape>
                <o:OLEObject Type="Embed" ProgID="Equation.DSMT4" ShapeID="_x0000_i1152" DrawAspect="Content" ObjectID="_1687849562" r:id="rId269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6" w:name="c6b"/>
            <w:bookmarkEnd w:id="35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390" w14:anchorId="5B04B9AF">
                <v:shape id="_x0000_i1153" type="#_x0000_t75" style="width:39.75pt;height:19.5pt" o:ole="">
                  <v:imagedata r:id="rId270" o:title=""/>
                </v:shape>
                <o:OLEObject Type="Embed" ProgID="Equation.DSMT4" ShapeID="_x0000_i1153" DrawAspect="Content" ObjectID="_1687849563" r:id="rId271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7" w:name="c6c"/>
            <w:bookmarkEnd w:id="36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70" w:dyaOrig="390" w14:anchorId="5F545E97">
                <v:shape id="_x0000_i1154" type="#_x0000_t75" style="width:43.5pt;height:19.5pt" o:ole="">
                  <v:imagedata r:id="rId272" o:title=""/>
                </v:shape>
                <o:OLEObject Type="Embed" ProgID="Equation.DSMT4" ShapeID="_x0000_i1154" DrawAspect="Content" ObjectID="_1687849564" r:id="rId273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8" w:name="c6d"/>
            <w:bookmarkEnd w:id="37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390" w14:anchorId="42BDB5E6">
                <v:shape id="_x0000_i1155" type="#_x0000_t75" style="width:39.75pt;height:19.5pt" o:ole="">
                  <v:imagedata r:id="rId274" o:title=""/>
                </v:shape>
                <o:OLEObject Type="Embed" ProgID="Equation.DSMT4" ShapeID="_x0000_i1155" DrawAspect="Content" ObjectID="_1687849565" r:id="rId275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8"/>
          <w:p w14:paraId="1DAC972A" w14:textId="77777777" w:rsidR="00925639" w:rsidRPr="00297089" w:rsidRDefault="00925639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11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12FE08E" w14:textId="77777777" w:rsidR="00925639" w:rsidRPr="00297089" w:rsidRDefault="00925639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925639" w:rsidRPr="00297089" w14:paraId="1ABAB0F2" w14:textId="77777777" w:rsidTr="00925639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A71F188" w14:textId="77777777" w:rsidR="00925639" w:rsidRPr="00871A5E" w:rsidRDefault="00925639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99"/>
                <w:sz w:val="24"/>
                <w:szCs w:val="24"/>
                <w:lang w:val="nl-NL"/>
              </w:rPr>
            </w:pP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lastRenderedPageBreak/>
              <w:t xml:space="preserve">Câu </w:t>
            </w:r>
            <w:bookmarkStart w:id="39" w:name="c7q"/>
            <w:bookmarkEnd w:id="39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7: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Cho hình hộp </w:t>
            </w:r>
            <w:r w:rsidRPr="00871A5E">
              <w:rPr>
                <w:rFonts w:eastAsia="Times New Roman"/>
                <w:position w:val="-6"/>
              </w:rPr>
              <w:object w:dxaOrig="1650" w:dyaOrig="285" w14:anchorId="02F819BE">
                <v:shape id="_x0000_i1156" type="#_x0000_t75" style="width:82.5pt;height:14.25pt" o:ole="">
                  <v:imagedata r:id="rId276" o:title=""/>
                </v:shape>
                <o:OLEObject Type="Embed" ProgID="Equation.DSMT4" ShapeID="_x0000_i1156" DrawAspect="Content" ObjectID="_1687849566" r:id="rId277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871A5E">
              <w:rPr>
                <w:rFonts w:eastAsia="Times New Roman"/>
                <w:position w:val="-6"/>
              </w:rPr>
              <w:object w:dxaOrig="240" w:dyaOrig="285" w14:anchorId="030031B2">
                <v:shape id="_x0000_i1157" type="#_x0000_t75" style="width:12pt;height:14.25pt" o:ole="">
                  <v:imagedata r:id="rId278" o:title=""/>
                </v:shape>
                <o:OLEObject Type="Embed" ProgID="Equation.DSMT4" ShapeID="_x0000_i1157" DrawAspect="Content" ObjectID="_1687849567" r:id="rId279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871A5E">
              <w:rPr>
                <w:rFonts w:eastAsia="Times New Roman"/>
                <w:position w:val="-6"/>
              </w:rPr>
              <w:object w:dxaOrig="300" w:dyaOrig="285" w14:anchorId="397F1876">
                <v:shape id="_x0000_i1158" type="#_x0000_t75" style="width:15pt;height:14.25pt" o:ole="">
                  <v:imagedata r:id="rId280" o:title=""/>
                </v:shape>
                <o:OLEObject Type="Embed" ProgID="Equation.DSMT4" ShapeID="_x0000_i1158" DrawAspect="Content" ObjectID="_1687849568" r:id="rId281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lần lượt là tâm của hai đáy </w:t>
            </w:r>
            <w:r w:rsidRPr="00871A5E">
              <w:rPr>
                <w:rFonts w:eastAsia="Times New Roman"/>
                <w:position w:val="-6"/>
              </w:rPr>
              <w:object w:dxaOrig="720" w:dyaOrig="285" w14:anchorId="5BDA4A71">
                <v:shape id="_x0000_i1159" type="#_x0000_t75" style="width:36pt;height:14.25pt" o:ole="">
                  <v:imagedata r:id="rId282" o:title=""/>
                </v:shape>
                <o:OLEObject Type="Embed" ProgID="Equation.DSMT4" ShapeID="_x0000_i1159" DrawAspect="Content" ObjectID="_1687849569" r:id="rId283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871A5E">
              <w:rPr>
                <w:rFonts w:eastAsia="Times New Roman"/>
                <w:position w:val="-6"/>
              </w:rPr>
              <w:object w:dxaOrig="945" w:dyaOrig="285" w14:anchorId="6066B29B">
                <v:shape id="_x0000_i1160" type="#_x0000_t75" style="width:47.25pt;height:14.25pt" o:ole="">
                  <v:imagedata r:id="rId284" o:title=""/>
                </v:shape>
                <o:OLEObject Type="Embed" ProgID="Equation.DSMT4" ShapeID="_x0000_i1160" DrawAspect="Content" ObjectID="_1687849570" r:id="rId285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. Mệnh đề nào sau đây </w:t>
            </w:r>
            <w:r w:rsidRPr="00871A5E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304BEA3A" w14:textId="5FC03C85" w:rsidR="00925639" w:rsidRPr="00871A5E" w:rsidRDefault="00925639" w:rsidP="00C127CE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0" w:name="c7a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871A5E">
              <w:rPr>
                <w:rFonts w:ascii="Chu Van An" w:hAnsi="Chu Van An" w:cs="Chu Van An"/>
                <w:b/>
                <w:color w:val="000099"/>
                <w:sz w:val="24"/>
                <w:szCs w:val="24"/>
                <w:lang w:val="nl-NL"/>
              </w:rPr>
              <w:t xml:space="preserve"> 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71A5E">
              <w:rPr>
                <w:rFonts w:ascii="Chu Van An" w:eastAsia="Times New Roman" w:hAnsi="Chu Van An" w:cs="Chu Van An"/>
                <w:b/>
                <w:position w:val="-14"/>
                <w:sz w:val="24"/>
                <w:szCs w:val="24"/>
                <w:lang w:val="x-none" w:eastAsia="x-none"/>
              </w:rPr>
              <w:object w:dxaOrig="1800" w:dyaOrig="405" w14:anchorId="5EDED12E">
                <v:shape id="_x0000_i1161" type="#_x0000_t75" style="width:90pt;height:20.25pt" o:ole="">
                  <v:imagedata r:id="rId286" o:title=""/>
                </v:shape>
                <o:OLEObject Type="Embed" ProgID="Equation.DSMT4" ShapeID="_x0000_i1161" DrawAspect="Content" ObjectID="_1687849571" r:id="rId287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1" w:name="c7b"/>
            <w:bookmarkEnd w:id="40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eastAsia="Times New Roman" w:hAnsi="Chu Van An" w:cs="Chu Van An"/>
                <w:b/>
                <w:position w:val="-14"/>
                <w:sz w:val="24"/>
                <w:szCs w:val="24"/>
                <w:lang w:val="x-none" w:eastAsia="x-none"/>
              </w:rPr>
              <w:object w:dxaOrig="1725" w:dyaOrig="405" w14:anchorId="250BA8A1">
                <v:shape id="_x0000_i1162" type="#_x0000_t75" style="width:86.25pt;height:20.25pt" o:ole="">
                  <v:imagedata r:id="rId288" o:title=""/>
                </v:shape>
                <o:OLEObject Type="Embed" ProgID="Equation.DSMT4" ShapeID="_x0000_i1162" DrawAspect="Content" ObjectID="_1687849572" r:id="rId289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B657FF2" w14:textId="241654C0" w:rsidR="00925639" w:rsidRPr="00871A5E" w:rsidRDefault="00925639" w:rsidP="00C127CE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2" w:name="c7c"/>
            <w:bookmarkEnd w:id="41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871A5E">
              <w:rPr>
                <w:rFonts w:ascii="Chu Van An" w:hAnsi="Chu Van An" w:cs="Chu Van An"/>
                <w:b/>
                <w:color w:val="000099"/>
                <w:sz w:val="24"/>
                <w:szCs w:val="24"/>
                <w:lang w:val="nl-NL"/>
              </w:rPr>
              <w:t xml:space="preserve"> 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71A5E">
              <w:rPr>
                <w:rFonts w:ascii="Chu Van An" w:eastAsia="Times New Roman" w:hAnsi="Chu Van An" w:cs="Chu Van An"/>
                <w:b/>
                <w:position w:val="-14"/>
                <w:sz w:val="24"/>
                <w:szCs w:val="24"/>
                <w:lang w:val="x-none" w:eastAsia="x-none"/>
              </w:rPr>
              <w:object w:dxaOrig="1770" w:dyaOrig="405" w14:anchorId="4B50F6F0">
                <v:shape id="_x0000_i1163" type="#_x0000_t75" style="width:88.5pt;height:20.25pt" o:ole="">
                  <v:imagedata r:id="rId290" o:title=""/>
                </v:shape>
                <o:OLEObject Type="Embed" ProgID="Equation.DSMT4" ShapeID="_x0000_i1163" DrawAspect="Content" ObjectID="_1687849573" r:id="rId291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3" w:name="c7d"/>
            <w:bookmarkEnd w:id="42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eastAsia="Times New Roman" w:hAnsi="Chu Van An" w:cs="Chu Van An"/>
                <w:b/>
                <w:position w:val="-14"/>
                <w:sz w:val="24"/>
                <w:szCs w:val="24"/>
                <w:lang w:val="x-none" w:eastAsia="x-none"/>
              </w:rPr>
              <w:object w:dxaOrig="1800" w:dyaOrig="405" w14:anchorId="7C1E35D7">
                <v:shape id="_x0000_i1164" type="#_x0000_t75" style="width:90pt;height:20.25pt" o:ole="">
                  <v:imagedata r:id="rId292" o:title=""/>
                </v:shape>
                <o:OLEObject Type="Embed" ProgID="Equation.DSMT4" ShapeID="_x0000_i1164" DrawAspect="Content" ObjectID="_1687849574" r:id="rId293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43"/>
          <w:p w14:paraId="2FEA4EB1" w14:textId="77777777" w:rsidR="00925639" w:rsidRPr="00297089" w:rsidRDefault="00925639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AD9A5CE" w14:textId="77777777" w:rsidR="00925639" w:rsidRPr="00297089" w:rsidRDefault="00925639" w:rsidP="00C127CE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bookmarkStart w:id="44" w:name="_Hlk76258189"/>
            <w:bookmarkStart w:id="45" w:name="_Hlk76261323"/>
            <w:bookmarkStart w:id="46" w:name="_Hlk76747878"/>
            <w:bookmarkStart w:id="47" w:name="_Hlk76066620"/>
            <w:bookmarkStart w:id="48" w:name="_Hlk76749603"/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925639" w:rsidRPr="00297089" w14:paraId="67F1849D" w14:textId="77777777" w:rsidTr="00925639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722F6FB" w14:textId="77777777" w:rsidR="00925639" w:rsidRPr="00871A5E" w:rsidRDefault="00925639" w:rsidP="00C127CE">
            <w:pPr>
              <w:spacing w:line="276" w:lineRule="auto"/>
              <w:mirrorIndents/>
              <w:rPr>
                <w:rFonts w:ascii="Chu Van An" w:eastAsia="Calibri" w:hAnsi="Chu Van An" w:cs="Chu Van An"/>
                <w:sz w:val="24"/>
                <w:szCs w:val="24"/>
              </w:rPr>
            </w:pPr>
            <w:r w:rsidRPr="00871A5E"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49" w:name="c8q"/>
            <w:bookmarkEnd w:id="49"/>
            <w:r w:rsidRPr="00871A5E"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</w:rPr>
              <w:t>8:</w:t>
            </w:r>
            <w:r w:rsidRPr="00871A5E">
              <w:rPr>
                <w:rFonts w:ascii="Chu Van An" w:eastAsia="Calibri" w:hAnsi="Chu Van An" w:cs="Chu Van An"/>
                <w:sz w:val="24"/>
                <w:szCs w:val="24"/>
              </w:rPr>
              <w:t xml:space="preserve">Cho hình chóp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285" w14:anchorId="2E048573">
                <v:shape id="_x0000_i1165" type="#_x0000_t75" style="width:45.75pt;height:14.25pt" o:ole="">
                  <v:imagedata r:id="rId294" o:title=""/>
                </v:shape>
                <o:OLEObject Type="Embed" ProgID="Equation.DSMT4" ShapeID="_x0000_i1165" DrawAspect="Content" ObjectID="_1687849575" r:id="rId295"/>
              </w:object>
            </w:r>
            <w:r w:rsidRPr="00871A5E">
              <w:rPr>
                <w:rFonts w:ascii="Chu Van An" w:eastAsia="Calibri" w:hAnsi="Chu Van An" w:cs="Chu Van An"/>
                <w:sz w:val="24"/>
                <w:szCs w:val="24"/>
              </w:rPr>
              <w:t xml:space="preserve">đáy là hình thang, </w:t>
            </w:r>
            <w:r w:rsidRPr="00871A5E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35" w:dyaOrig="315" w14:anchorId="7E80487E">
                <v:shape id="_x0000_i1166" type="#_x0000_t75" style="width:51.75pt;height:15.75pt" o:ole="">
                  <v:imagedata r:id="rId296" o:title=""/>
                </v:shape>
                <o:OLEObject Type="Embed" ProgID="Equation.DSMT4" ShapeID="_x0000_i1166" DrawAspect="Content" ObjectID="_1687849576" r:id="rId297"/>
              </w:object>
            </w:r>
            <w:r w:rsidRPr="00871A5E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25" w:dyaOrig="330" w14:anchorId="1A6A0110">
                <v:shape id="_x0000_i1167" type="#_x0000_t75" style="width:41.25pt;height:16.5pt" o:ole="">
                  <v:imagedata r:id="rId298" o:title=""/>
                </v:shape>
                <o:OLEObject Type="Embed" ProgID="Equation.DSMT4" ShapeID="_x0000_i1167" DrawAspect="Content" ObjectID="_1687849577" r:id="rId299"/>
              </w:objec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885" w:dyaOrig="285" w14:anchorId="6FB77CE1">
                <v:shape id="_x0000_i1168" type="#_x0000_t75" style="width:44.25pt;height:14.25pt" o:ole="">
                  <v:imagedata r:id="rId300" o:title=""/>
                </v:shape>
                <o:OLEObject Type="Embed" ProgID="Equation.DSMT4" ShapeID="_x0000_i1168" DrawAspect="Content" ObjectID="_1687849578" r:id="rId301"/>
              </w:object>
            </w:r>
            <w:r w:rsidRPr="00871A5E">
              <w:rPr>
                <w:rFonts w:ascii="Chu Van An" w:eastAsia="Calibri" w:hAnsi="Chu Van An" w:cs="Chu Van An"/>
                <w:sz w:val="24"/>
                <w:szCs w:val="24"/>
              </w:rPr>
              <w:t xml:space="preserve">, gọi </w:t>
            </w:r>
            <w:r w:rsidRPr="00871A5E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6D3EBB2C">
                <v:shape id="_x0000_i1169" type="#_x0000_t75" style="width:9.75pt;height:12.75pt" o:ole="">
                  <v:imagedata r:id="rId302" o:title=""/>
                </v:shape>
                <o:OLEObject Type="Embed" ProgID="Equation.DSMT4" ShapeID="_x0000_i1169" DrawAspect="Content" ObjectID="_1687849579" r:id="rId303"/>
              </w:object>
            </w:r>
            <w:r w:rsidRPr="00871A5E">
              <w:rPr>
                <w:rFonts w:ascii="Chu Van An" w:eastAsia="Calibri" w:hAnsi="Chu Van An" w:cs="Chu Van An"/>
                <w:sz w:val="24"/>
                <w:szCs w:val="24"/>
              </w:rPr>
              <w:t xml:space="preserve">là giao điểm của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1A9F7582">
                <v:shape id="_x0000_i1170" type="#_x0000_t75" style="width:20.25pt;height:14.25pt" o:ole="">
                  <v:imagedata r:id="rId304" o:title=""/>
                </v:shape>
                <o:OLEObject Type="Embed" ProgID="Equation.DSMT4" ShapeID="_x0000_i1170" DrawAspect="Content" ObjectID="_1687849580" r:id="rId305"/>
              </w:object>
            </w:r>
            <w:r w:rsidRPr="00871A5E">
              <w:rPr>
                <w:rFonts w:ascii="Chu Van An" w:eastAsia="Calibri" w:hAnsi="Chu Van An" w:cs="Chu Van An"/>
                <w:sz w:val="24"/>
                <w:szCs w:val="24"/>
              </w:rPr>
              <w:t xml:space="preserve">và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35" w:dyaOrig="285" w14:anchorId="726BACB4">
                <v:shape id="_x0000_i1171" type="#_x0000_t75" style="width:21.75pt;height:14.25pt" o:ole="">
                  <v:imagedata r:id="rId306" o:title=""/>
                </v:shape>
                <o:OLEObject Type="Embed" ProgID="Equation.DSMT4" ShapeID="_x0000_i1171" DrawAspect="Content" ObjectID="_1687849581" r:id="rId307"/>
              </w:object>
            </w:r>
            <w:r w:rsidRPr="00871A5E">
              <w:rPr>
                <w:rFonts w:ascii="Chu Van An" w:eastAsia="Calibri" w:hAnsi="Chu Van An" w:cs="Chu Van An"/>
                <w:sz w:val="24"/>
                <w:szCs w:val="24"/>
              </w:rPr>
              <w:t xml:space="preserve">Qua </w:t>
            </w:r>
            <w:r w:rsidRPr="00871A5E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27CD633D">
                <v:shape id="_x0000_i1172" type="#_x0000_t75" style="width:9.75pt;height:12.75pt" o:ole="">
                  <v:imagedata r:id="rId308" o:title=""/>
                </v:shape>
                <o:OLEObject Type="Embed" ProgID="Equation.DSMT4" ShapeID="_x0000_i1172" DrawAspect="Content" ObjectID="_1687849582" r:id="rId309"/>
              </w:object>
            </w:r>
            <w:r w:rsidRPr="00871A5E">
              <w:rPr>
                <w:rFonts w:ascii="Chu Van An" w:eastAsia="Calibri" w:hAnsi="Chu Van An" w:cs="Chu Van An"/>
                <w:sz w:val="24"/>
                <w:szCs w:val="24"/>
              </w:rPr>
              <w:t xml:space="preserve">kẻ đường thẳng song song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0D64D9BB">
                <v:shape id="_x0000_i1173" type="#_x0000_t75" style="width:20.25pt;height:14.25pt" o:ole="">
                  <v:imagedata r:id="rId310" o:title=""/>
                </v:shape>
                <o:OLEObject Type="Embed" ProgID="Equation.DSMT4" ShapeID="_x0000_i1173" DrawAspect="Content" ObjectID="_1687849583" r:id="rId311"/>
              </w:object>
            </w:r>
            <w:r w:rsidRPr="00871A5E">
              <w:rPr>
                <w:rFonts w:ascii="Chu Van An" w:eastAsia="Calibri" w:hAnsi="Chu Van An" w:cs="Chu Van An"/>
                <w:sz w:val="24"/>
                <w:szCs w:val="24"/>
              </w:rPr>
              <w:t xml:space="preserve">cắt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710181BE">
                <v:shape id="_x0000_i1174" type="#_x0000_t75" style="width:20.25pt;height:14.25pt" o:ole="">
                  <v:imagedata r:id="rId312" o:title=""/>
                </v:shape>
                <o:OLEObject Type="Embed" ProgID="Equation.DSMT4" ShapeID="_x0000_i1174" DrawAspect="Content" ObjectID="_1687849584" r:id="rId313"/>
              </w:object>
            </w:r>
            <w:r w:rsidRPr="00871A5E">
              <w:rPr>
                <w:rFonts w:ascii="Chu Van An" w:eastAsia="Calibri" w:hAnsi="Chu Van An" w:cs="Chu Van An"/>
                <w:sz w:val="24"/>
                <w:szCs w:val="24"/>
              </w:rPr>
              <w:t xml:space="preserve">tại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75" w:dyaOrig="285" w14:anchorId="61DB59AC">
                <v:shape id="_x0000_i1175" type="#_x0000_t75" style="width:18.75pt;height:14.25pt" o:ole="">
                  <v:imagedata r:id="rId314" o:title=""/>
                </v:shape>
                <o:OLEObject Type="Embed" ProgID="Equation.DSMT4" ShapeID="_x0000_i1175" DrawAspect="Content" ObjectID="_1687849585" r:id="rId315"/>
              </w:object>
            </w:r>
            <w:r w:rsidRPr="00871A5E">
              <w:rPr>
                <w:rFonts w:ascii="Chu Van An" w:eastAsia="Calibri" w:hAnsi="Chu Van An" w:cs="Chu Van An"/>
                <w:sz w:val="24"/>
                <w:szCs w:val="24"/>
              </w:rPr>
              <w:t xml:space="preserve">Trên cạnh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75" w:dyaOrig="285" w14:anchorId="370BFADE">
                <v:shape id="_x0000_i1176" type="#_x0000_t75" style="width:18.75pt;height:14.25pt" o:ole="">
                  <v:imagedata r:id="rId316" o:title=""/>
                </v:shape>
                <o:OLEObject Type="Embed" ProgID="Equation.DSMT4" ShapeID="_x0000_i1176" DrawAspect="Content" ObjectID="_1687849586" r:id="rId317"/>
              </w:object>
            </w:r>
            <w:r w:rsidRPr="00871A5E">
              <w:rPr>
                <w:rFonts w:ascii="Chu Van An" w:eastAsia="Calibri" w:hAnsi="Chu Van An" w:cs="Chu Van An"/>
                <w:sz w:val="24"/>
                <w:szCs w:val="24"/>
              </w:rPr>
              <w:t xml:space="preserve">lấy điểm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61A3F941">
                <v:shape id="_x0000_i1177" type="#_x0000_t75" style="width:14.25pt;height:14.25pt" o:ole="">
                  <v:imagedata r:id="rId318" o:title=""/>
                </v:shape>
                <o:OLEObject Type="Embed" ProgID="Equation.DSMT4" ShapeID="_x0000_i1177" DrawAspect="Content" ObjectID="_1687849587" r:id="rId319"/>
              </w:object>
            </w:r>
            <w:r w:rsidRPr="00871A5E">
              <w:rPr>
                <w:rFonts w:ascii="Chu Van An" w:eastAsia="Calibri" w:hAnsi="Chu Van An" w:cs="Chu Van An"/>
                <w:sz w:val="24"/>
                <w:szCs w:val="24"/>
              </w:rPr>
              <w:t xml:space="preserve">sao cho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95" w:dyaOrig="270" w14:anchorId="6A9E0DF3">
                <v:shape id="_x0000_i1178" type="#_x0000_t75" style="width:54.75pt;height:13.5pt" o:ole="">
                  <v:imagedata r:id="rId320" o:title=""/>
                </v:shape>
                <o:OLEObject Type="Embed" ProgID="Equation.DSMT4" ShapeID="_x0000_i1178" DrawAspect="Content" ObjectID="_1687849588" r:id="rId321"/>
              </w:object>
            </w:r>
            <w:r w:rsidRPr="00871A5E">
              <w:rPr>
                <w:rFonts w:ascii="Chu Van An" w:eastAsia="Calibri" w:hAnsi="Chu Van An" w:cs="Chu Van An"/>
                <w:sz w:val="24"/>
                <w:szCs w:val="24"/>
              </w:rPr>
              <w:t>(tham khảo hình vẽ).</w:t>
            </w:r>
          </w:p>
          <w:p w14:paraId="63699E19" w14:textId="77777777" w:rsidR="00925639" w:rsidRPr="00871A5E" w:rsidRDefault="00925639" w:rsidP="00102FD8">
            <w:pPr>
              <w:spacing w:line="276" w:lineRule="auto"/>
              <w:mirrorIndents/>
              <w:jc w:val="center"/>
              <w:rPr>
                <w:rFonts w:ascii="Chu Van An" w:eastAsia="Calibri" w:hAnsi="Chu Van An" w:cs="Chu Van An"/>
                <w:sz w:val="24"/>
                <w:szCs w:val="24"/>
              </w:rPr>
            </w:pPr>
            <w:r w:rsidRPr="00871A5E">
              <w:rPr>
                <w:rFonts w:ascii="Chu Van An" w:eastAsia="Calibri" w:hAnsi="Chu Van An" w:cs="Chu Van An"/>
                <w:noProof/>
                <w:sz w:val="24"/>
                <w:szCs w:val="24"/>
              </w:rPr>
              <w:drawing>
                <wp:inline distT="0" distB="0" distL="0" distR="0" wp14:anchorId="618BDF40" wp14:editId="4E0076B6">
                  <wp:extent cx="1402129" cy="1285875"/>
                  <wp:effectExtent l="0" t="0" r="762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031" cy="1286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E317A5" w14:textId="77777777" w:rsidR="00925639" w:rsidRPr="00871A5E" w:rsidRDefault="00925639" w:rsidP="00C127CE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871A5E">
              <w:rPr>
                <w:rFonts w:ascii="Chu Van An" w:eastAsia="Calibri" w:hAnsi="Chu Van An" w:cs="Chu Van An"/>
                <w:sz w:val="24"/>
                <w:szCs w:val="24"/>
              </w:rPr>
              <w:t>Khẳng định nào sau đây đúng?</w:t>
            </w:r>
          </w:p>
          <w:p w14:paraId="540F0ABA" w14:textId="34F302C2" w:rsidR="00925639" w:rsidRPr="00871A5E" w:rsidRDefault="00925639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50" w:name="c8a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871A5E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71A5E">
              <w:rPr>
                <w:rFonts w:ascii="Chu Van An" w:eastAsia="Calibri" w:hAnsi="Chu Van An" w:cs="Chu Van An"/>
                <w:b/>
                <w:position w:val="-14"/>
                <w:sz w:val="24"/>
                <w:szCs w:val="24"/>
              </w:rPr>
              <w:object w:dxaOrig="1545" w:dyaOrig="390" w14:anchorId="4C8A0D3A">
                <v:shape id="_x0000_i1179" type="#_x0000_t75" style="width:77.25pt;height:19.5pt" o:ole="">
                  <v:imagedata r:id="rId323" o:title=""/>
                </v:shape>
                <o:OLEObject Type="Embed" ProgID="Equation.DSMT4" ShapeID="_x0000_i1179" DrawAspect="Content" ObjectID="_1687849589" r:id="rId324"/>
              </w:object>
            </w:r>
            <w:r w:rsidRPr="00871A5E">
              <w:rPr>
                <w:rFonts w:ascii="Chu Van An" w:eastAsia="Calibri" w:hAnsi="Chu Van An" w:cs="Chu Van An"/>
                <w:b/>
                <w:sz w:val="24"/>
                <w:szCs w:val="24"/>
              </w:rPr>
              <w:t>.</w:t>
            </w:r>
            <w:bookmarkStart w:id="51" w:name="c8b"/>
            <w:bookmarkEnd w:id="50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eastAsia="Calibri" w:hAnsi="Chu Van An" w:cs="Chu Van An"/>
                <w:b/>
                <w:position w:val="-14"/>
                <w:sz w:val="24"/>
                <w:szCs w:val="24"/>
              </w:rPr>
              <w:object w:dxaOrig="1590" w:dyaOrig="390" w14:anchorId="672A3DC3">
                <v:shape id="_x0000_i1180" type="#_x0000_t75" style="width:79.5pt;height:19.5pt" o:ole="">
                  <v:imagedata r:id="rId325" o:title=""/>
                </v:shape>
                <o:OLEObject Type="Embed" ProgID="Equation.DSMT4" ShapeID="_x0000_i1180" DrawAspect="Content" ObjectID="_1687849590" r:id="rId326"/>
              </w:object>
            </w:r>
            <w:r w:rsidRPr="00871A5E">
              <w:rPr>
                <w:rFonts w:ascii="Chu Van An" w:eastAsia="Calibri" w:hAnsi="Chu Van An" w:cs="Chu Van An"/>
                <w:b/>
                <w:sz w:val="24"/>
                <w:szCs w:val="24"/>
              </w:rPr>
              <w:t>.</w:t>
            </w:r>
          </w:p>
          <w:p w14:paraId="601B7017" w14:textId="07124124" w:rsidR="00925639" w:rsidRPr="00871A5E" w:rsidRDefault="00925639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52" w:name="c8c"/>
            <w:bookmarkEnd w:id="51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eastAsia="Calibri" w:hAnsi="Chu Van An" w:cs="Chu Van An"/>
                <w:b/>
                <w:position w:val="-14"/>
                <w:sz w:val="24"/>
                <w:szCs w:val="24"/>
              </w:rPr>
              <w:object w:dxaOrig="1590" w:dyaOrig="390" w14:anchorId="5A905DEB">
                <v:shape id="_x0000_i1181" type="#_x0000_t75" style="width:79.5pt;height:19.5pt" o:ole="">
                  <v:imagedata r:id="rId327" o:title=""/>
                </v:shape>
                <o:OLEObject Type="Embed" ProgID="Equation.DSMT4" ShapeID="_x0000_i1181" DrawAspect="Content" ObjectID="_1687849591" r:id="rId328"/>
              </w:object>
            </w:r>
            <w:r w:rsidRPr="00871A5E">
              <w:rPr>
                <w:rFonts w:ascii="Chu Van An" w:eastAsia="Calibri" w:hAnsi="Chu Van An" w:cs="Chu Van An"/>
                <w:b/>
                <w:sz w:val="24"/>
                <w:szCs w:val="24"/>
              </w:rPr>
              <w:t>.</w:t>
            </w:r>
            <w:bookmarkStart w:id="53" w:name="c8d"/>
            <w:bookmarkEnd w:id="52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eastAsia="Calibri" w:hAnsi="Chu Van An" w:cs="Chu Van An"/>
                <w:b/>
                <w:position w:val="-14"/>
                <w:sz w:val="24"/>
                <w:szCs w:val="24"/>
              </w:rPr>
              <w:object w:dxaOrig="1590" w:dyaOrig="390" w14:anchorId="6F6FF8C7">
                <v:shape id="_x0000_i1182" type="#_x0000_t75" style="width:79.5pt;height:19.5pt" o:ole="">
                  <v:imagedata r:id="rId329" o:title=""/>
                </v:shape>
                <o:OLEObject Type="Embed" ProgID="Equation.DSMT4" ShapeID="_x0000_i1182" DrawAspect="Content" ObjectID="_1687849592" r:id="rId330"/>
              </w:object>
            </w:r>
            <w:r w:rsidRPr="00871A5E">
              <w:rPr>
                <w:rFonts w:ascii="Chu Van An" w:eastAsia="Calibri" w:hAnsi="Chu Van An" w:cs="Chu Van An"/>
                <w:b/>
                <w:sz w:val="24"/>
                <w:szCs w:val="24"/>
              </w:rPr>
              <w:t>.</w:t>
            </w:r>
          </w:p>
          <w:bookmarkEnd w:id="53"/>
          <w:p w14:paraId="17A7F920" w14:textId="77777777" w:rsidR="00925639" w:rsidRPr="00297089" w:rsidRDefault="00925639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20D0124" w14:textId="77777777" w:rsidR="00925639" w:rsidRPr="00297089" w:rsidRDefault="00925639" w:rsidP="00C127CE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925639" w:rsidRPr="00297089" w14:paraId="370899A9" w14:textId="77777777" w:rsidTr="00925639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7796044" w14:textId="77777777" w:rsidR="00925639" w:rsidRPr="00871A5E" w:rsidRDefault="00925639" w:rsidP="00C127CE">
            <w:pPr>
              <w:spacing w:line="276" w:lineRule="auto"/>
              <w:mirrorIndents/>
              <w:rPr>
                <w:rFonts w:ascii="Chu Van An" w:eastAsia="Times New Roman" w:hAnsi="Chu Van An" w:cs="Chu Van An"/>
                <w:sz w:val="24"/>
                <w:szCs w:val="24"/>
                <w:lang w:val="pt-BR" w:eastAsia="vi-VN"/>
              </w:rPr>
            </w:pPr>
            <w:r w:rsidRPr="00871A5E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pt-BR" w:eastAsia="vi-VN"/>
              </w:rPr>
              <w:t xml:space="preserve">Câu </w:t>
            </w:r>
            <w:bookmarkStart w:id="54" w:name="c9q"/>
            <w:bookmarkEnd w:id="54"/>
            <w:r w:rsidRPr="00871A5E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pt-BR" w:eastAsia="vi-VN"/>
              </w:rPr>
              <w:t>9:</w:t>
            </w:r>
            <w:r w:rsidRPr="00871A5E">
              <w:rPr>
                <w:rFonts w:ascii="Chu Van An" w:hAnsi="Chu Van An" w:cs="Chu Van An"/>
                <w:sz w:val="24"/>
                <w:szCs w:val="24"/>
                <w:lang w:eastAsia="vi-VN"/>
              </w:rPr>
              <w:t xml:space="preserve">Cho hình lăng trụ </w:t>
            </w:r>
            <w:r w:rsidRPr="00871A5E">
              <w:rPr>
                <w:rFonts w:eastAsia="Times New Roman"/>
                <w:position w:val="-6"/>
              </w:rPr>
              <w:object w:dxaOrig="1245" w:dyaOrig="285" w14:anchorId="35A7E686">
                <v:shape id="_x0000_i1183" type="#_x0000_t75" style="width:62.25pt;height:14.25pt" o:ole="">
                  <v:imagedata r:id="rId331" o:title=""/>
                </v:shape>
                <o:OLEObject Type="Embed" ProgID="Equation.DSMT4" ShapeID="_x0000_i1183" DrawAspect="Content" ObjectID="_1687849593" r:id="rId332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eastAsia="vi-VN"/>
              </w:rPr>
              <w:t xml:space="preserve">. </w:t>
            </w:r>
            <w:r w:rsidRPr="00871A5E">
              <w:rPr>
                <w:rFonts w:ascii="Chu Van An" w:hAnsi="Chu Van An" w:cs="Chu Van An"/>
                <w:sz w:val="24"/>
                <w:szCs w:val="24"/>
                <w:lang w:val="pt-BR" w:eastAsia="vi-VN"/>
              </w:rPr>
              <w:t xml:space="preserve">Gọi </w:t>
            </w:r>
            <w:r w:rsidRPr="00871A5E">
              <w:rPr>
                <w:rFonts w:eastAsia="Times New Roman"/>
                <w:position w:val="-4"/>
              </w:rPr>
              <w:object w:dxaOrig="195" w:dyaOrig="255" w14:anchorId="054382D1">
                <v:shape id="_x0000_i1184" type="#_x0000_t75" style="width:9.75pt;height:12.75pt" o:ole="">
                  <v:imagedata r:id="rId333" o:title=""/>
                </v:shape>
                <o:OLEObject Type="Embed" ProgID="Equation.DSMT4" ShapeID="_x0000_i1184" DrawAspect="Content" ObjectID="_1687849594" r:id="rId334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, </w:t>
            </w:r>
            <w:r w:rsidRPr="00871A5E">
              <w:rPr>
                <w:rFonts w:eastAsia="Times New Roman"/>
                <w:position w:val="-6"/>
              </w:rPr>
              <w:object w:dxaOrig="225" w:dyaOrig="285" w14:anchorId="09FE4121">
                <v:shape id="_x0000_i1185" type="#_x0000_t75" style="width:11.25pt;height:14.25pt" o:ole="">
                  <v:imagedata r:id="rId335" o:title=""/>
                </v:shape>
                <o:OLEObject Type="Embed" ProgID="Equation.DSMT4" ShapeID="_x0000_i1185" DrawAspect="Content" ObjectID="_1687849595" r:id="rId336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, </w:t>
            </w:r>
            <w:r w:rsidRPr="00871A5E">
              <w:rPr>
                <w:rFonts w:eastAsia="Times New Roman"/>
                <w:position w:val="-4"/>
              </w:rPr>
              <w:object w:dxaOrig="255" w:dyaOrig="255" w14:anchorId="7A15411D">
                <v:shape id="_x0000_i1186" type="#_x0000_t75" style="width:12.75pt;height:12.75pt" o:ole="">
                  <v:imagedata r:id="rId337" o:title=""/>
                </v:shape>
                <o:OLEObject Type="Embed" ProgID="Equation.DSMT4" ShapeID="_x0000_i1186" DrawAspect="Content" ObjectID="_1687849596" r:id="rId338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val="pt-BR" w:eastAsia="vi-VN"/>
              </w:rPr>
              <w:t xml:space="preserve"> lần lượt là trọng tâm của các tam giác </w:t>
            </w:r>
            <w:r w:rsidRPr="00871A5E">
              <w:rPr>
                <w:rFonts w:eastAsia="Times New Roman"/>
                <w:position w:val="-6"/>
              </w:rPr>
              <w:object w:dxaOrig="555" w:dyaOrig="285" w14:anchorId="1C6FE33C">
                <v:shape id="_x0000_i1187" type="#_x0000_t75" style="width:27.75pt;height:14.25pt" o:ole="">
                  <v:imagedata r:id="rId339" o:title=""/>
                </v:shape>
                <o:OLEObject Type="Embed" ProgID="Equation.DSMT4" ShapeID="_x0000_i1187" DrawAspect="Content" ObjectID="_1687849597" r:id="rId340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, </w:t>
            </w:r>
            <w:r w:rsidRPr="00871A5E">
              <w:rPr>
                <w:rFonts w:eastAsia="Times New Roman"/>
                <w:position w:val="-6"/>
              </w:rPr>
              <w:object w:dxaOrig="615" w:dyaOrig="285" w14:anchorId="0B6D2547">
                <v:shape id="_x0000_i1188" type="#_x0000_t75" style="width:30.75pt;height:14.25pt" o:ole="">
                  <v:imagedata r:id="rId341" o:title=""/>
                </v:shape>
                <o:OLEObject Type="Embed" ProgID="Equation.DSMT4" ShapeID="_x0000_i1188" DrawAspect="Content" ObjectID="_1687849598" r:id="rId342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, </w:t>
            </w:r>
            <w:r w:rsidRPr="00871A5E">
              <w:rPr>
                <w:rFonts w:eastAsia="Times New Roman"/>
                <w:position w:val="-6"/>
              </w:rPr>
              <w:object w:dxaOrig="720" w:dyaOrig="285" w14:anchorId="753BDC46">
                <v:shape id="_x0000_i1189" type="#_x0000_t75" style="width:36pt;height:14.25pt" o:ole="">
                  <v:imagedata r:id="rId343" o:title=""/>
                </v:shape>
                <o:OLEObject Type="Embed" ProgID="Equation.DSMT4" ShapeID="_x0000_i1189" DrawAspect="Content" ObjectID="_1687849599" r:id="rId344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r w:rsidRPr="00871A5E">
              <w:rPr>
                <w:rFonts w:ascii="Chu Van An" w:hAnsi="Chu Van An" w:cs="Chu Van An"/>
                <w:sz w:val="24"/>
                <w:szCs w:val="24"/>
                <w:lang w:val="pt-BR" w:eastAsia="vi-VN"/>
              </w:rPr>
              <w:t xml:space="preserve"> Mặt phẳng nào sau đây song song với mặt phẳng </w:t>
            </w:r>
            <w:r w:rsidRPr="00871A5E">
              <w:rPr>
                <w:rFonts w:eastAsia="Times New Roman"/>
                <w:position w:val="-14"/>
              </w:rPr>
              <w:object w:dxaOrig="645" w:dyaOrig="405" w14:anchorId="147E4E36">
                <v:shape id="_x0000_i1190" type="#_x0000_t75" style="width:32.25pt;height:20.25pt" o:ole="">
                  <v:imagedata r:id="rId345" o:title=""/>
                </v:shape>
                <o:OLEObject Type="Embed" ProgID="Equation.DSMT4" ShapeID="_x0000_i1190" DrawAspect="Content" ObjectID="_1687849600" r:id="rId346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val="pt-BR"/>
              </w:rPr>
              <w:t>?</w:t>
            </w:r>
          </w:p>
          <w:p w14:paraId="466ED364" w14:textId="2693FA64" w:rsidR="00925639" w:rsidRPr="00871A5E" w:rsidRDefault="00925639" w:rsidP="00C127C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bookmarkStart w:id="55" w:name="c9a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Ⓐ.</w:t>
            </w:r>
            <w:r w:rsidRPr="00871A5E">
              <w:rPr>
                <w:rFonts w:ascii="Chu Van An" w:eastAsia="Times New Roman" w:hAnsi="Chu Van An" w:cs="Chu Van An"/>
                <w:sz w:val="24"/>
                <w:szCs w:val="24"/>
                <w:lang w:val="pt-BR" w:eastAsia="vi-VN"/>
              </w:rPr>
              <w:t xml:space="preserve"> 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4C8B2CEE">
                <v:shape id="_x0000_i1191" type="#_x0000_t75" style="width:39.75pt;height:20.25pt" o:ole="">
                  <v:imagedata r:id="rId347" o:title=""/>
                </v:shape>
                <o:OLEObject Type="Embed" ProgID="Equation.DSMT4" ShapeID="_x0000_i1191" DrawAspect="Content" ObjectID="_1687849601" r:id="rId348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bookmarkStart w:id="56" w:name="c9b"/>
            <w:bookmarkEnd w:id="55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Ⓑ.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124792F6">
                <v:shape id="_x0000_i1192" type="#_x0000_t75" style="width:42.75pt;height:20.25pt" o:ole="">
                  <v:imagedata r:id="rId349" o:title=""/>
                </v:shape>
                <o:OLEObject Type="Embed" ProgID="Equation.DSMT4" ShapeID="_x0000_i1192" DrawAspect="Content" ObjectID="_1687849602" r:id="rId350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bookmarkStart w:id="57" w:name="c9c"/>
            <w:bookmarkEnd w:id="56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Ⓒ.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5EDD9B71">
                <v:shape id="_x0000_i1193" type="#_x0000_t75" style="width:36.75pt;height:20.25pt" o:ole="">
                  <v:imagedata r:id="rId351" o:title=""/>
                </v:shape>
                <o:OLEObject Type="Embed" ProgID="Equation.DSMT4" ShapeID="_x0000_i1193" DrawAspect="Content" ObjectID="_1687849603" r:id="rId352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bookmarkStart w:id="58" w:name="c9d"/>
            <w:bookmarkEnd w:id="57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Ⓓ.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76A1211A">
                <v:shape id="_x0000_i1194" type="#_x0000_t75" style="width:42pt;height:20.25pt" o:ole="">
                  <v:imagedata r:id="rId353" o:title=""/>
                </v:shape>
                <o:OLEObject Type="Embed" ProgID="Equation.DSMT4" ShapeID="_x0000_i1194" DrawAspect="Content" ObjectID="_1687849604" r:id="rId354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bookmarkEnd w:id="58"/>
          <w:p w14:paraId="24B07022" w14:textId="77777777" w:rsidR="00925639" w:rsidRPr="00297089" w:rsidRDefault="00925639" w:rsidP="00C127CE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FCA82CC" w14:textId="77777777" w:rsidR="00925639" w:rsidRPr="00297089" w:rsidRDefault="00925639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925639" w:rsidRPr="00297089" w14:paraId="147493A6" w14:textId="77777777" w:rsidTr="00925639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FFBC228" w14:textId="77777777" w:rsidR="00925639" w:rsidRPr="00871A5E" w:rsidRDefault="00925639" w:rsidP="00C127CE">
            <w:pPr>
              <w:spacing w:line="276" w:lineRule="auto"/>
              <w:contextualSpacing/>
              <w:mirrorIndents/>
              <w:rPr>
                <w:rFonts w:ascii="Chu Van An" w:eastAsia="Calibri" w:hAnsi="Chu Van An" w:cs="Chu Van An"/>
                <w:b/>
                <w:color w:val="800080"/>
                <w:sz w:val="24"/>
                <w:szCs w:val="24"/>
              </w:rPr>
            </w:pPr>
            <w:r w:rsidRPr="00871A5E"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59" w:name="c10q"/>
            <w:bookmarkEnd w:id="59"/>
            <w:r w:rsidRPr="00871A5E"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</w:rPr>
              <w:t>10: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Cho hình chóp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270" w14:anchorId="1E7FE798">
                <v:shape id="_x0000_i1195" type="#_x0000_t75" style="width:45.75pt;height:13.5pt" o:ole="">
                  <v:imagedata r:id="rId355" o:title=""/>
                </v:shape>
                <o:OLEObject Type="Embed" ProgID="Equation.DSMT4" ShapeID="_x0000_i1195" DrawAspect="Content" ObjectID="_1687849605" r:id="rId356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, đáy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70" w14:anchorId="2BE48384">
                <v:shape id="_x0000_i1196" type="#_x0000_t75" style="width:36pt;height:13.5pt" o:ole="">
                  <v:imagedata r:id="rId357" o:title=""/>
                </v:shape>
                <o:OLEObject Type="Embed" ProgID="Equation.DSMT4" ShapeID="_x0000_i1196" DrawAspect="Content" ObjectID="_1687849606" r:id="rId358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là hình bình hành</w:t>
            </w:r>
            <w:r w:rsidRPr="00871A5E">
              <w:rPr>
                <w:rFonts w:ascii="Chu Van An" w:hAnsi="Chu Van An" w:cs="Chu Van An"/>
                <w:sz w:val="24"/>
                <w:szCs w:val="24"/>
                <w:lang w:val="en-SG"/>
              </w:rPr>
              <w:t xml:space="preserve">. Gọi </w:t>
            </w:r>
            <w:r w:rsidRPr="00871A5E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en-SG"/>
              </w:rPr>
              <w:object w:dxaOrig="1260" w:dyaOrig="330" w14:anchorId="78963BDC">
                <v:shape id="_x0000_i1197" type="#_x0000_t75" style="width:63pt;height:16.5pt" o:ole="">
                  <v:imagedata r:id="rId359" o:title=""/>
                </v:shape>
                <o:OLEObject Type="Embed" ProgID="Equation.DSMT4" ShapeID="_x0000_i1197" DrawAspect="Content" ObjectID="_1687849607" r:id="rId360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val="en-SG"/>
              </w:rPr>
              <w:t xml:space="preserve"> lần lượt là trung điểm </w:t>
            </w:r>
            <w:r w:rsidRPr="00871A5E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85" w:dyaOrig="330" w14:anchorId="3683701E">
                <v:shape id="_x0000_i1198" type="#_x0000_t75" style="width:74.25pt;height:16.5pt" o:ole="">
                  <v:imagedata r:id="rId361" o:title=""/>
                </v:shape>
                <o:OLEObject Type="Embed" ProgID="Equation.DSMT4" ShapeID="_x0000_i1198" DrawAspect="Content" ObjectID="_1687849608" r:id="rId362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. Khẳng định nào sau đây đúng?</w:t>
            </w:r>
          </w:p>
          <w:p w14:paraId="58546999" w14:textId="69BAB2F5" w:rsidR="00925639" w:rsidRPr="00871A5E" w:rsidRDefault="00925639" w:rsidP="00C127CE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60" w:name="c10a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SG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en-SG"/>
              </w:rPr>
              <w:t>Ⓐ.</w:t>
            </w:r>
            <w:r w:rsidRPr="00871A5E">
              <w:rPr>
                <w:rFonts w:ascii="Chu Van An" w:eastAsia="Calibri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SG"/>
              </w:rPr>
              <w:t xml:space="preserve"> </w:t>
            </w:r>
            <w:r w:rsidRPr="00871A5E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95" w:dyaOrig="330" w14:anchorId="6B70F8DA">
                <v:shape id="_x0000_i1199" type="#_x0000_t75" style="width:54.75pt;height:16.5pt" o:ole="">
                  <v:imagedata r:id="rId363" o:title=""/>
                </v:shape>
                <o:OLEObject Type="Embed" ProgID="Equation.DSMT4" ShapeID="_x0000_i1199" DrawAspect="Content" ObjectID="_1687849609" r:id="rId364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val="en-SG"/>
              </w:rPr>
              <w:t>.</w:t>
            </w:r>
            <w:bookmarkStart w:id="61" w:name="c10b"/>
            <w:bookmarkEnd w:id="60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65" w:dyaOrig="405" w14:anchorId="6807A7BF">
                <v:shape id="_x0000_i1200" type="#_x0000_t75" style="width:68.25pt;height:20.25pt" o:ole="">
                  <v:imagedata r:id="rId365" o:title=""/>
                </v:shape>
                <o:OLEObject Type="Embed" ProgID="Equation.DSMT4" ShapeID="_x0000_i1200" DrawAspect="Content" ObjectID="_1687849610" r:id="rId366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963F018" w14:textId="2082672C" w:rsidR="00925639" w:rsidRPr="00871A5E" w:rsidRDefault="00925639" w:rsidP="00C127CE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62" w:name="c10c"/>
            <w:bookmarkEnd w:id="61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871A5E">
              <w:rPr>
                <w:rFonts w:ascii="Chu Van An" w:eastAsia="Calibri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95" w:dyaOrig="405" w14:anchorId="08BB419A">
                <v:shape id="_x0000_i1201" type="#_x0000_t75" style="width:69.75pt;height:20.25pt" o:ole="">
                  <v:imagedata r:id="rId367" o:title=""/>
                </v:shape>
                <o:OLEObject Type="Embed" ProgID="Equation.DSMT4" ShapeID="_x0000_i1201" DrawAspect="Content" ObjectID="_1687849611" r:id="rId368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63" w:name="c10d"/>
            <w:bookmarkEnd w:id="62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875" w:dyaOrig="405" w14:anchorId="12D0640D">
                <v:shape id="_x0000_i1202" type="#_x0000_t75" style="width:93.75pt;height:20.25pt" o:ole="">
                  <v:imagedata r:id="rId369" o:title=""/>
                </v:shape>
                <o:OLEObject Type="Embed" ProgID="Equation.DSMT4" ShapeID="_x0000_i1202" DrawAspect="Content" ObjectID="_1687849612" r:id="rId370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63"/>
          <w:p w14:paraId="49FE9692" w14:textId="77777777" w:rsidR="00925639" w:rsidRPr="00297089" w:rsidRDefault="00925639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6E32E50" w14:textId="77777777" w:rsidR="00925639" w:rsidRPr="00297089" w:rsidRDefault="00925639" w:rsidP="00C127CE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925639" w:rsidRPr="00297089" w14:paraId="283213A8" w14:textId="77777777" w:rsidTr="00925639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750FFF3" w14:textId="77777777" w:rsidR="00925639" w:rsidRPr="00871A5E" w:rsidRDefault="00925639" w:rsidP="00C127CE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noProof/>
                <w:color w:val="0000FF"/>
                <w:sz w:val="24"/>
                <w:szCs w:val="24"/>
              </w:rPr>
            </w:pPr>
            <w:r w:rsidRPr="00871A5E">
              <w:rPr>
                <w:rFonts w:ascii="Chu Van An" w:eastAsia="Times New Roman" w:hAnsi="Chu Van An" w:cs="Chu Van An"/>
                <w:b/>
                <w:noProof/>
                <w:color w:val="0000FF"/>
                <w:sz w:val="24"/>
                <w:szCs w:val="24"/>
              </w:rPr>
              <w:t xml:space="preserve">Câu </w:t>
            </w:r>
            <w:bookmarkStart w:id="64" w:name="c11q"/>
            <w:bookmarkEnd w:id="64"/>
            <w:r w:rsidRPr="00871A5E">
              <w:rPr>
                <w:rFonts w:ascii="Chu Van An" w:eastAsia="Times New Roman" w:hAnsi="Chu Van An" w:cs="Chu Van An"/>
                <w:b/>
                <w:noProof/>
                <w:color w:val="0000FF"/>
                <w:sz w:val="24"/>
                <w:szCs w:val="24"/>
              </w:rPr>
              <w:t>11:</w:t>
            </w:r>
            <w:r w:rsidRPr="00871A5E">
              <w:rPr>
                <w:rFonts w:ascii="Chu Van An" w:hAnsi="Chu Van An" w:cs="Chu Van An"/>
                <w:noProof/>
                <w:sz w:val="24"/>
                <w:szCs w:val="24"/>
              </w:rPr>
              <w:t xml:space="preserve">Cho hình lăng trụ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245" w:dyaOrig="285" w14:anchorId="5F9AF58D">
                <v:shape id="_x0000_i1203" type="#_x0000_t75" style="width:62.25pt;height:14.25pt" o:ole="">
                  <v:imagedata r:id="rId371" o:title=""/>
                </v:shape>
                <o:OLEObject Type="Embed" ProgID="Equation.DSMT4" ShapeID="_x0000_i1203" DrawAspect="Content" ObjectID="_1687849613" r:id="rId372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noProof/>
                <w:sz w:val="24"/>
                <w:szCs w:val="24"/>
              </w:rPr>
              <w:t>(như hình vẽ).</w:t>
            </w:r>
          </w:p>
          <w:p w14:paraId="5977F367" w14:textId="77777777" w:rsidR="00925639" w:rsidRPr="00871A5E" w:rsidRDefault="00925639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</w:pPr>
            <w:r w:rsidRPr="00871A5E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drawing>
                <wp:inline distT="0" distB="0" distL="0" distR="0" wp14:anchorId="02D70381" wp14:editId="27AC12C1">
                  <wp:extent cx="2114550" cy="1756410"/>
                  <wp:effectExtent l="0" t="0" r="0" b="0"/>
                  <wp:docPr id="2124572830" name="Picture 21245728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4550" cy="1756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C1A65C" w14:textId="77777777" w:rsidR="00925639" w:rsidRPr="00871A5E" w:rsidRDefault="00925639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871A5E">
              <w:rPr>
                <w:rFonts w:ascii="Chu Van An" w:hAnsi="Chu Van An" w:cs="Chu Van An"/>
                <w:noProof/>
                <w:sz w:val="24"/>
                <w:szCs w:val="24"/>
              </w:rPr>
              <w:lastRenderedPageBreak/>
              <w:t xml:space="preserve">Lấy các điểm </w:t>
            </w:r>
            <w:r w:rsidRPr="00871A5E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56CB1037">
                <v:shape id="_x0000_i1204" type="#_x0000_t75" style="width:12.75pt;height:12.75pt" o:ole="">
                  <v:imagedata r:id="rId374" o:title=""/>
                </v:shape>
                <o:OLEObject Type="Embed" ProgID="Equation.DSMT4" ShapeID="_x0000_i1204" DrawAspect="Content" ObjectID="_1687849614" r:id="rId375"/>
              </w:object>
            </w:r>
            <w:r w:rsidRPr="00871A5E">
              <w:rPr>
                <w:rFonts w:ascii="Chu Van An" w:hAnsi="Chu Van An" w:cs="Chu Van An"/>
                <w:noProof/>
                <w:sz w:val="24"/>
                <w:szCs w:val="24"/>
              </w:rPr>
              <w:t xml:space="preserve">, </w:t>
            </w:r>
            <w:r w:rsidRPr="00871A5E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473A00B2">
                <v:shape id="_x0000_i1205" type="#_x0000_t75" style="width:12pt;height:12.75pt" o:ole="">
                  <v:imagedata r:id="rId376" o:title=""/>
                </v:shape>
                <o:OLEObject Type="Embed" ProgID="Equation.DSMT4" ShapeID="_x0000_i1205" DrawAspect="Content" ObjectID="_1687849615" r:id="rId377"/>
              </w:object>
            </w:r>
            <w:r w:rsidRPr="00871A5E">
              <w:rPr>
                <w:rFonts w:ascii="Chu Van An" w:hAnsi="Chu Van An" w:cs="Chu Van An"/>
                <w:noProof/>
                <w:sz w:val="24"/>
                <w:szCs w:val="24"/>
              </w:rPr>
              <w:t xml:space="preserve">, </w:t>
            </w:r>
            <w:r w:rsidRPr="00871A5E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17398A07">
                <v:shape id="_x0000_i1206" type="#_x0000_t75" style="width:12.75pt;height:12.75pt" o:ole="">
                  <v:imagedata r:id="rId378" o:title=""/>
                </v:shape>
                <o:OLEObject Type="Embed" ProgID="Equation.DSMT4" ShapeID="_x0000_i1206" DrawAspect="Content" ObjectID="_1687849616" r:id="rId379"/>
              </w:object>
            </w:r>
            <w:r w:rsidRPr="00871A5E">
              <w:rPr>
                <w:rFonts w:ascii="Chu Van An" w:hAnsi="Chu Van An" w:cs="Chu Van An"/>
                <w:noProof/>
                <w:sz w:val="24"/>
                <w:szCs w:val="24"/>
              </w:rPr>
              <w:t xml:space="preserve"> lần lượt là trung điểm của </w:t>
            </w:r>
            <w:r w:rsidRPr="00871A5E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35" w:dyaOrig="255" w14:anchorId="1570EE76">
                <v:shape id="_x0000_i1207" type="#_x0000_t75" style="width:21.75pt;height:12.75pt" o:ole="">
                  <v:imagedata r:id="rId380" o:title=""/>
                </v:shape>
                <o:OLEObject Type="Embed" ProgID="Equation.DSMT4" ShapeID="_x0000_i1207" DrawAspect="Content" ObjectID="_1687849617" r:id="rId381"/>
              </w:object>
            </w:r>
            <w:r w:rsidRPr="00871A5E">
              <w:rPr>
                <w:rFonts w:ascii="Chu Van An" w:hAnsi="Chu Van An" w:cs="Chu Van An"/>
                <w:noProof/>
                <w:sz w:val="24"/>
                <w:szCs w:val="24"/>
              </w:rPr>
              <w:t xml:space="preserve">, </w:t>
            </w:r>
            <w:r w:rsidRPr="00871A5E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35" w:dyaOrig="255" w14:anchorId="2878D606">
                <v:shape id="_x0000_i1208" type="#_x0000_t75" style="width:21.75pt;height:12.75pt" o:ole="">
                  <v:imagedata r:id="rId382" o:title=""/>
                </v:shape>
                <o:OLEObject Type="Embed" ProgID="Equation.DSMT4" ShapeID="_x0000_i1208" DrawAspect="Content" ObjectID="_1687849618" r:id="rId383"/>
              </w:object>
            </w:r>
            <w:r w:rsidRPr="00871A5E">
              <w:rPr>
                <w:rFonts w:ascii="Chu Van An" w:hAnsi="Chu Van An" w:cs="Chu Van An"/>
                <w:noProof/>
                <w:sz w:val="24"/>
                <w:szCs w:val="24"/>
              </w:rPr>
              <w:t xml:space="preserve">,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65" w:dyaOrig="285" w14:anchorId="3EB75DA6">
                <v:shape id="_x0000_i1209" type="#_x0000_t75" style="width:23.25pt;height:14.25pt" o:ole="">
                  <v:imagedata r:id="rId384" o:title=""/>
                </v:shape>
                <o:OLEObject Type="Embed" ProgID="Equation.DSMT4" ShapeID="_x0000_i1209" DrawAspect="Content" ObjectID="_1687849619" r:id="rId385"/>
              </w:object>
            </w:r>
            <w:r w:rsidRPr="00871A5E">
              <w:rPr>
                <w:rFonts w:ascii="Chu Van An" w:hAnsi="Chu Van An" w:cs="Chu Van An"/>
                <w:noProof/>
                <w:sz w:val="24"/>
                <w:szCs w:val="24"/>
              </w:rPr>
              <w:t xml:space="preserve"> và điểm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85" w14:anchorId="1B908F5C">
                <v:shape id="_x0000_i1210" type="#_x0000_t75" style="width:12.75pt;height:14.25pt" o:ole="">
                  <v:imagedata r:id="rId386" o:title=""/>
                </v:shape>
                <o:OLEObject Type="Embed" ProgID="Equation.DSMT4" ShapeID="_x0000_i1210" DrawAspect="Content" ObjectID="_1687849620" r:id="rId387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noProof/>
                <w:sz w:val="24"/>
                <w:szCs w:val="24"/>
              </w:rPr>
              <w:t xml:space="preserve">là trọng tâm của tam giác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13D87F09">
                <v:shape id="_x0000_i1211" type="#_x0000_t75" style="width:27.75pt;height:14.25pt" o:ole="">
                  <v:imagedata r:id="rId388" o:title=""/>
                </v:shape>
                <o:OLEObject Type="Embed" ProgID="Equation.DSMT4" ShapeID="_x0000_i1211" DrawAspect="Content" ObjectID="_1687849621" r:id="rId389"/>
              </w:object>
            </w:r>
            <w:r w:rsidRPr="00871A5E">
              <w:rPr>
                <w:rFonts w:ascii="Chu Van An" w:hAnsi="Chu Van An" w:cs="Chu Van An"/>
                <w:noProof/>
                <w:sz w:val="24"/>
                <w:szCs w:val="24"/>
              </w:rPr>
              <w:t>. Mệnh đề nào sau đây đúng?</w:t>
            </w:r>
          </w:p>
          <w:p w14:paraId="4517FF7F" w14:textId="042B817B" w:rsidR="00925639" w:rsidRPr="00871A5E" w:rsidRDefault="00925639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</w:pPr>
            <w:bookmarkStart w:id="65" w:name="c11a"/>
            <w:r w:rsidRPr="00871A5E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noProof/>
                <w:color w:val="0000FF"/>
                <w:sz w:val="24"/>
                <w:szCs w:val="24"/>
              </w:rPr>
              <w:t>Ⓐ.</w:t>
            </w:r>
            <w:r w:rsidRPr="00871A5E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 xml:space="preserve">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695" w:dyaOrig="405" w14:anchorId="738E421A">
                <v:shape id="_x0000_i1212" type="#_x0000_t75" style="width:84.75pt;height:20.25pt" o:ole="">
                  <v:imagedata r:id="rId390" o:title=""/>
                </v:shape>
                <o:OLEObject Type="Embed" ProgID="Equation.DSMT4" ShapeID="_x0000_i1212" DrawAspect="Content" ObjectID="_1687849622" r:id="rId391"/>
              </w:object>
            </w:r>
            <w:r w:rsidRPr="00871A5E">
              <w:rPr>
                <w:rFonts w:ascii="Chu Van An" w:hAnsi="Chu Van An" w:cs="Chu Van An"/>
                <w:noProof/>
                <w:sz w:val="24"/>
                <w:szCs w:val="24"/>
              </w:rPr>
              <w:t>.</w:t>
            </w:r>
            <w:bookmarkStart w:id="66" w:name="c11b"/>
            <w:bookmarkEnd w:id="65"/>
            <w:r w:rsidRPr="00871A5E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noProof/>
                <w:color w:val="0000FF"/>
                <w:sz w:val="24"/>
                <w:szCs w:val="24"/>
              </w:rPr>
              <w:t>Ⓑ.</w:t>
            </w:r>
            <w:r w:rsidRPr="00871A5E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605" w:dyaOrig="405" w14:anchorId="338AC460">
                <v:shape id="_x0000_i1213" type="#_x0000_t75" style="width:80.25pt;height:20.25pt" o:ole="">
                  <v:imagedata r:id="rId392" o:title=""/>
                </v:shape>
                <o:OLEObject Type="Embed" ProgID="Equation.DSMT4" ShapeID="_x0000_i1213" DrawAspect="Content" ObjectID="_1687849623" r:id="rId393"/>
              </w:object>
            </w:r>
            <w:r w:rsidRPr="00871A5E">
              <w:rPr>
                <w:rFonts w:ascii="Chu Van An" w:hAnsi="Chu Van An" w:cs="Chu Van An"/>
                <w:noProof/>
                <w:sz w:val="24"/>
                <w:szCs w:val="24"/>
              </w:rPr>
              <w:t>.</w:t>
            </w:r>
          </w:p>
          <w:p w14:paraId="44B19071" w14:textId="77DB0E8E" w:rsidR="00925639" w:rsidRPr="00871A5E" w:rsidRDefault="00925639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</w:pPr>
            <w:bookmarkStart w:id="67" w:name="c11c"/>
            <w:bookmarkEnd w:id="66"/>
            <w:r w:rsidRPr="00871A5E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noProof/>
                <w:color w:val="0000FF"/>
                <w:sz w:val="24"/>
                <w:szCs w:val="24"/>
              </w:rPr>
              <w:t>Ⓒ.</w:t>
            </w:r>
            <w:r w:rsidRPr="00871A5E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 xml:space="preserve">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725" w:dyaOrig="405" w14:anchorId="6D9C6420">
                <v:shape id="_x0000_i1214" type="#_x0000_t75" style="width:86.25pt;height:20.25pt" o:ole="">
                  <v:imagedata r:id="rId394" o:title=""/>
                </v:shape>
                <o:OLEObject Type="Embed" ProgID="Equation.DSMT4" ShapeID="_x0000_i1214" DrawAspect="Content" ObjectID="_1687849624" r:id="rId395"/>
              </w:object>
            </w:r>
            <w:r w:rsidRPr="00871A5E">
              <w:rPr>
                <w:rFonts w:ascii="Chu Van An" w:hAnsi="Chu Van An" w:cs="Chu Van An"/>
                <w:noProof/>
                <w:sz w:val="24"/>
                <w:szCs w:val="24"/>
              </w:rPr>
              <w:t>.</w:t>
            </w:r>
            <w:bookmarkStart w:id="68" w:name="c11d"/>
            <w:bookmarkEnd w:id="67"/>
            <w:r w:rsidRPr="00871A5E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noProof/>
                <w:color w:val="0000FF"/>
                <w:sz w:val="24"/>
                <w:szCs w:val="24"/>
              </w:rPr>
              <w:t>Ⓓ.</w:t>
            </w:r>
            <w:r w:rsidRPr="00871A5E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725" w:dyaOrig="405" w14:anchorId="23BA03E2">
                <v:shape id="_x0000_i1215" type="#_x0000_t75" style="width:86.25pt;height:20.25pt" o:ole="">
                  <v:imagedata r:id="rId396" o:title=""/>
                </v:shape>
                <o:OLEObject Type="Embed" ProgID="Equation.DSMT4" ShapeID="_x0000_i1215" DrawAspect="Content" ObjectID="_1687849625" r:id="rId397"/>
              </w:object>
            </w:r>
            <w:r w:rsidRPr="00871A5E">
              <w:rPr>
                <w:rFonts w:ascii="Chu Van An" w:hAnsi="Chu Van An" w:cs="Chu Van An"/>
                <w:noProof/>
                <w:sz w:val="24"/>
                <w:szCs w:val="24"/>
              </w:rPr>
              <w:t>.</w:t>
            </w:r>
          </w:p>
          <w:bookmarkEnd w:id="68"/>
          <w:p w14:paraId="6AFF08B4" w14:textId="77777777" w:rsidR="00925639" w:rsidRPr="00297089" w:rsidRDefault="00925639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44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4FDD06F" w14:textId="77777777" w:rsidR="00925639" w:rsidRPr="00297089" w:rsidRDefault="00925639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925639" w:rsidRPr="00297089" w14:paraId="2085734C" w14:textId="77777777" w:rsidTr="00925639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428EC00" w14:textId="77777777" w:rsidR="00925639" w:rsidRPr="00871A5E" w:rsidRDefault="00925639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69" w:name="c12q"/>
            <w:bookmarkEnd w:id="69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12: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Cho hình chóp </w:t>
            </w:r>
            <w:r w:rsidRPr="00871A5E">
              <w:rPr>
                <w:rFonts w:eastAsia="Times New Roman"/>
                <w:position w:val="-6"/>
                <w:lang w:val="x-none" w:eastAsia="x-none"/>
              </w:rPr>
              <w:object w:dxaOrig="915" w:dyaOrig="270" w14:anchorId="3233AA14">
                <v:shape id="_x0000_i1216" type="#_x0000_t75" style="width:45.75pt;height:13.5pt" o:ole="">
                  <v:imagedata r:id="rId398" o:title=""/>
                </v:shape>
                <o:OLEObject Type="Embed" ProgID="Equation.DSMT4" ShapeID="_x0000_i1216" DrawAspect="Content" ObjectID="_1687849626" r:id="rId399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có đáy </w:t>
            </w:r>
            <w:r w:rsidRPr="00871A5E">
              <w:rPr>
                <w:rFonts w:eastAsia="Times New Roman"/>
                <w:position w:val="-6"/>
                <w:lang w:val="x-none" w:eastAsia="x-none"/>
              </w:rPr>
              <w:object w:dxaOrig="720" w:dyaOrig="270" w14:anchorId="031084DB">
                <v:shape id="_x0000_i1217" type="#_x0000_t75" style="width:36pt;height:13.5pt" o:ole="">
                  <v:imagedata r:id="rId400" o:title=""/>
                </v:shape>
                <o:OLEObject Type="Embed" ProgID="Equation.DSMT4" ShapeID="_x0000_i1217" DrawAspect="Content" ObjectID="_1687849627" r:id="rId401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là hình bình hành. Gọi </w:t>
            </w:r>
            <w:r w:rsidRPr="00871A5E">
              <w:rPr>
                <w:rFonts w:eastAsia="Times New Roman"/>
                <w:position w:val="-10"/>
                <w:lang w:val="x-none" w:eastAsia="x-none"/>
              </w:rPr>
              <w:object w:dxaOrig="975" w:dyaOrig="315" w14:anchorId="2BC572E4">
                <v:shape id="_x0000_i1218" type="#_x0000_t75" style="width:48.75pt;height:15.75pt" o:ole="">
                  <v:imagedata r:id="rId402" o:title=""/>
                </v:shape>
                <o:OLEObject Type="Embed" ProgID="Equation.DSMT4" ShapeID="_x0000_i1218" DrawAspect="Content" ObjectID="_1687849628" r:id="rId403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lần lượt là trung điểm các cạnh </w:t>
            </w:r>
            <w:r w:rsidRPr="00871A5E">
              <w:rPr>
                <w:rFonts w:eastAsia="Times New Roman"/>
                <w:position w:val="-10"/>
                <w:lang w:val="x-none" w:eastAsia="x-none"/>
              </w:rPr>
              <w:object w:dxaOrig="1260" w:dyaOrig="315" w14:anchorId="50D56A8C">
                <v:shape id="_x0000_i1219" type="#_x0000_t75" style="width:63pt;height:15.75pt" o:ole="">
                  <v:imagedata r:id="rId404" o:title=""/>
                </v:shape>
                <o:OLEObject Type="Embed" ProgID="Equation.DSMT4" ShapeID="_x0000_i1219" DrawAspect="Content" ObjectID="_1687849629" r:id="rId405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. Chọn khẳng định đúng trong các khẳng định dưới đây</w:t>
            </w:r>
            <w:r w:rsidRPr="00871A5E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50F278EA" w14:textId="396BC734" w:rsidR="00925639" w:rsidRPr="00871A5E" w:rsidRDefault="00925639" w:rsidP="00C127CE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70" w:name="c12a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871A5E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x-none" w:eastAsia="x-none"/>
              </w:rPr>
              <w:object w:dxaOrig="1695" w:dyaOrig="405" w14:anchorId="266565E9">
                <v:shape id="_x0000_i1220" type="#_x0000_t75" style="width:84.75pt;height:20.25pt" o:ole="">
                  <v:imagedata r:id="rId406" o:title=""/>
                </v:shape>
                <o:OLEObject Type="Embed" ProgID="Equation.DSMT4" ShapeID="_x0000_i1220" DrawAspect="Content" ObjectID="_1687849630" r:id="rId407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1" w:name="c12b"/>
            <w:bookmarkEnd w:id="70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x-none" w:eastAsia="x-none"/>
              </w:rPr>
              <w:object w:dxaOrig="1710" w:dyaOrig="405" w14:anchorId="1B036873">
                <v:shape id="_x0000_i1221" type="#_x0000_t75" style="width:85.5pt;height:20.25pt" o:ole="">
                  <v:imagedata r:id="rId408" o:title=""/>
                </v:shape>
                <o:OLEObject Type="Embed" ProgID="Equation.DSMT4" ShapeID="_x0000_i1221" DrawAspect="Content" ObjectID="_1687849631" r:id="rId409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1159CB4" w14:textId="54433721" w:rsidR="00925639" w:rsidRPr="00871A5E" w:rsidRDefault="00925639" w:rsidP="00C127CE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72" w:name="c12c"/>
            <w:bookmarkEnd w:id="71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871A5E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x-none" w:eastAsia="x-none"/>
              </w:rPr>
              <w:object w:dxaOrig="1710" w:dyaOrig="405" w14:anchorId="6CCABE38">
                <v:shape id="_x0000_i1222" type="#_x0000_t75" style="width:85.5pt;height:20.25pt" o:ole="">
                  <v:imagedata r:id="rId410" o:title=""/>
                </v:shape>
                <o:OLEObject Type="Embed" ProgID="Equation.DSMT4" ShapeID="_x0000_i1222" DrawAspect="Content" ObjectID="_1687849632" r:id="rId411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3" w:name="c12d"/>
            <w:bookmarkEnd w:id="72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x-none" w:eastAsia="x-none"/>
              </w:rPr>
              <w:object w:dxaOrig="1680" w:dyaOrig="405" w14:anchorId="38F05E42">
                <v:shape id="_x0000_i1223" type="#_x0000_t75" style="width:84pt;height:20.25pt" o:ole="">
                  <v:imagedata r:id="rId412" o:title=""/>
                </v:shape>
                <o:OLEObject Type="Embed" ProgID="Equation.DSMT4" ShapeID="_x0000_i1223" DrawAspect="Content" ObjectID="_1687849633" r:id="rId413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73"/>
          <w:p w14:paraId="352943E3" w14:textId="77777777" w:rsidR="00925639" w:rsidRPr="00297089" w:rsidRDefault="00925639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45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B1E3289" w14:textId="77777777" w:rsidR="00925639" w:rsidRPr="00297089" w:rsidRDefault="00925639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925639" w:rsidRPr="00297089" w14:paraId="3F83E98A" w14:textId="77777777" w:rsidTr="00925639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AA4EB50" w14:textId="77777777" w:rsidR="00925639" w:rsidRPr="00871A5E" w:rsidRDefault="00925639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</w:pP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74" w:name="c13q"/>
            <w:bookmarkEnd w:id="74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13: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Tìm khẳng định </w:t>
            </w:r>
            <w:r w:rsidRPr="00871A5E">
              <w:rPr>
                <w:rFonts w:ascii="Chu Van An" w:hAnsi="Chu Van An" w:cs="Chu Van An"/>
                <w:b/>
                <w:bCs/>
                <w:sz w:val="24"/>
                <w:szCs w:val="24"/>
              </w:rPr>
              <w:t xml:space="preserve">sai 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trong các khẳng định sau đây?</w:t>
            </w:r>
          </w:p>
          <w:p w14:paraId="63E41CD6" w14:textId="03D29367" w:rsidR="00925639" w:rsidRPr="00871A5E" w:rsidRDefault="005B4337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</w:pPr>
            <w:bookmarkStart w:id="75" w:name="c13a"/>
            <w:r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="00925639" w:rsidRPr="00871A5E"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  <w:t xml:space="preserve"> </w:t>
            </w:r>
            <w:r w:rsidR="00925639"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="00925639" w:rsidRPr="00871A5E">
              <w:rPr>
                <w:rFonts w:ascii="Chu Van An" w:hAnsi="Chu Van An" w:cs="Chu Van An"/>
                <w:sz w:val="24"/>
                <w:szCs w:val="24"/>
                <w:lang w:val="vi-VN"/>
              </w:rPr>
              <w:t>Nếu hai mặt phẳng song song cùng cắt mặt phẳng thứ ba thì hai giao tuyến tạo thành song song với nhau.</w:t>
            </w:r>
          </w:p>
          <w:p w14:paraId="41332BE3" w14:textId="2103BC32" w:rsidR="00925639" w:rsidRPr="00871A5E" w:rsidRDefault="005B4337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</w:pPr>
            <w:bookmarkStart w:id="76" w:name="c13b"/>
            <w:bookmarkEnd w:id="75"/>
            <w:r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="00925639" w:rsidRPr="00871A5E"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  <w:t xml:space="preserve"> </w:t>
            </w:r>
            <w:r w:rsidR="00925639"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="00925639" w:rsidRPr="00871A5E">
              <w:rPr>
                <w:rFonts w:ascii="Chu Van An" w:hAnsi="Chu Van An" w:cs="Chu Van An"/>
                <w:sz w:val="24"/>
                <w:szCs w:val="24"/>
                <w:lang w:val="vi-VN"/>
              </w:rPr>
              <w:t>Ba mặt phẳng đôi một song song chắn trên hai đường thẳng chéo nhau những đoạn thẳng tương ứng tỉ lệ.</w:t>
            </w:r>
          </w:p>
          <w:p w14:paraId="63277DC0" w14:textId="1212A808" w:rsidR="00925639" w:rsidRPr="00871A5E" w:rsidRDefault="005B4337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</w:pPr>
            <w:bookmarkStart w:id="77" w:name="c13c"/>
            <w:bookmarkEnd w:id="76"/>
            <w:r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="00925639" w:rsidRPr="00871A5E"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  <w:t xml:space="preserve"> </w:t>
            </w:r>
            <w:r w:rsidR="00925639"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="00925639" w:rsidRPr="00871A5E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Nếu mặt phẳng </w:t>
            </w:r>
            <w:r w:rsidR="005A028B" w:rsidRPr="005A028B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0" w14:anchorId="785CE3D0">
                <v:shape id="_x0000_i1365" type="#_x0000_t75" style="width:21pt;height:20.25pt" o:ole="">
                  <v:imagedata r:id="rId414" o:title=""/>
                </v:shape>
                <o:OLEObject Type="Embed" ProgID="Equation.DSMT4" ShapeID="_x0000_i1365" DrawAspect="Content" ObjectID="_1687849634" r:id="rId415"/>
              </w:object>
            </w:r>
            <w:r w:rsidR="00925639" w:rsidRPr="00871A5E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song song với mặt phẳng </w:t>
            </w:r>
            <w:r w:rsidR="005A028B" w:rsidRPr="005A028B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40" w:dyaOrig="400" w14:anchorId="1E9C9A9A">
                <v:shape id="_x0000_i1367" type="#_x0000_t75" style="width:21.75pt;height:20.25pt" o:ole="">
                  <v:imagedata r:id="rId416" o:title=""/>
                </v:shape>
                <o:OLEObject Type="Embed" ProgID="Equation.DSMT4" ShapeID="_x0000_i1367" DrawAspect="Content" ObjectID="_1687849635" r:id="rId417"/>
              </w:object>
            </w:r>
            <w:r w:rsidR="00925639" w:rsidRPr="00871A5E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thì mọi đường thẳng nằm trên mặt phẳng </w:t>
            </w:r>
            <w:r w:rsidR="005A028B" w:rsidRPr="005A028B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0" w14:anchorId="78E3B91E">
                <v:shape id="_x0000_i1369" type="#_x0000_t75" style="width:21pt;height:20.25pt" o:ole="">
                  <v:imagedata r:id="rId418" o:title=""/>
                </v:shape>
                <o:OLEObject Type="Embed" ProgID="Equation.DSMT4" ShapeID="_x0000_i1369" DrawAspect="Content" ObjectID="_1687849636" r:id="rId419"/>
              </w:object>
            </w:r>
            <w:r w:rsidR="00925639" w:rsidRPr="00871A5E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đều song song với mặt phẳng </w:t>
            </w:r>
            <w:r w:rsidR="005A028B" w:rsidRPr="005A028B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40" w:dyaOrig="400" w14:anchorId="5341B66C">
                <v:shape id="_x0000_i1379" type="#_x0000_t75" style="width:21.75pt;height:20.25pt" o:ole="">
                  <v:imagedata r:id="rId420" o:title=""/>
                </v:shape>
                <o:OLEObject Type="Embed" ProgID="Equation.DSMT4" ShapeID="_x0000_i1379" DrawAspect="Content" ObjectID="_1687849637" r:id="rId421"/>
              </w:object>
            </w:r>
            <w:r w:rsidR="00925639" w:rsidRPr="00871A5E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7D102A3A" w14:textId="69767E89" w:rsidR="00925639" w:rsidRPr="00871A5E" w:rsidRDefault="005B4337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</w:pPr>
            <w:bookmarkStart w:id="78" w:name="c13d"/>
            <w:bookmarkEnd w:id="77"/>
            <w:r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="00925639" w:rsidRPr="00871A5E"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  <w:t xml:space="preserve"> </w:t>
            </w:r>
            <w:r w:rsidR="00925639"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="00925639" w:rsidRPr="00871A5E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Nếu mặt phẳng </w:t>
            </w:r>
            <w:r w:rsidR="005A028B" w:rsidRPr="005A028B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0" w14:anchorId="1B003743">
                <v:shape id="_x0000_i1371" type="#_x0000_t75" style="width:21pt;height:20.25pt" o:ole="">
                  <v:imagedata r:id="rId422" o:title=""/>
                </v:shape>
                <o:OLEObject Type="Embed" ProgID="Equation.DSMT4" ShapeID="_x0000_i1371" DrawAspect="Content" ObjectID="_1687849638" r:id="rId423"/>
              </w:object>
            </w:r>
            <w:r w:rsidR="00925639" w:rsidRPr="00871A5E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có chứa hai đường thẳng phân biệt và hai đường thẳng đó cùng song song song với mặt phẳng </w:t>
            </w:r>
            <w:r w:rsidR="005A028B" w:rsidRPr="005A028B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40" w:dyaOrig="400" w14:anchorId="7254B9A3">
                <v:shape id="_x0000_i1373" type="#_x0000_t75" style="width:21.75pt;height:20.25pt" o:ole="">
                  <v:imagedata r:id="rId424" o:title=""/>
                </v:shape>
                <o:OLEObject Type="Embed" ProgID="Equation.DSMT4" ShapeID="_x0000_i1373" DrawAspect="Content" ObjectID="_1687849639" r:id="rId425"/>
              </w:object>
            </w:r>
            <w:r w:rsidR="00925639" w:rsidRPr="00871A5E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thì mặt phẳng </w:t>
            </w:r>
            <w:r w:rsidR="005A028B" w:rsidRPr="005A028B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0" w14:anchorId="37629A2D">
                <v:shape id="_x0000_i1375" type="#_x0000_t75" style="width:21pt;height:20.25pt" o:ole="">
                  <v:imagedata r:id="rId426" o:title=""/>
                </v:shape>
                <o:OLEObject Type="Embed" ProgID="Equation.DSMT4" ShapeID="_x0000_i1375" DrawAspect="Content" ObjectID="_1687849640" r:id="rId427"/>
              </w:object>
            </w:r>
            <w:r w:rsidR="00925639" w:rsidRPr="00871A5E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song song với mặt phẳng </w:t>
            </w:r>
            <w:r w:rsidR="005A028B" w:rsidRPr="005A028B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40" w:dyaOrig="400" w14:anchorId="5CC182D8">
                <v:shape id="_x0000_i1377" type="#_x0000_t75" style="width:21.75pt;height:20.25pt" o:ole="">
                  <v:imagedata r:id="rId428" o:title=""/>
                </v:shape>
                <o:OLEObject Type="Embed" ProgID="Equation.DSMT4" ShapeID="_x0000_i1377" DrawAspect="Content" ObjectID="_1687849641" r:id="rId429"/>
              </w:object>
            </w:r>
            <w:r w:rsidR="00925639" w:rsidRPr="00871A5E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78"/>
          <w:p w14:paraId="70310075" w14:textId="77777777" w:rsidR="00925639" w:rsidRPr="00297089" w:rsidRDefault="00925639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12"/>
        <w:bookmarkEnd w:id="46"/>
        <w:bookmarkEnd w:id="47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2EB7F6B" w14:textId="77777777" w:rsidR="00925639" w:rsidRPr="00297089" w:rsidRDefault="00925639" w:rsidP="00C127CE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925639" w:rsidRPr="00297089" w14:paraId="5D6F3D17" w14:textId="77777777" w:rsidTr="00925639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2A3196A" w14:textId="77777777" w:rsidR="00925639" w:rsidRPr="00871A5E" w:rsidRDefault="00925639" w:rsidP="00C127CE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</w:pP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79" w:name="c14q"/>
            <w:bookmarkEnd w:id="79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14:</w:t>
            </w:r>
            <w:r w:rsidRPr="00871A5E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hình hộp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650" w:dyaOrig="285" w14:anchorId="06C571C9">
                <v:shape id="_x0000_i1232" type="#_x0000_t75" style="width:82.5pt;height:14.25pt" o:ole="">
                  <v:imagedata r:id="rId430" o:title=""/>
                </v:shape>
                <o:OLEObject Type="Embed" ProgID="Equation.DSMT4" ShapeID="_x0000_i1232" DrawAspect="Content" ObjectID="_1687849642" r:id="rId431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Mệnh đề nào sau đây </w:t>
            </w:r>
            <w:r w:rsidRPr="00871A5E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>sai</w:t>
            </w:r>
            <w:r w:rsidRPr="00871A5E">
              <w:rPr>
                <w:rFonts w:ascii="Chu Van An" w:hAnsi="Chu Van An" w:cs="Chu Van An"/>
                <w:sz w:val="24"/>
                <w:szCs w:val="24"/>
                <w:lang w:val="fr-FR"/>
              </w:rPr>
              <w:t>?</w:t>
            </w:r>
          </w:p>
          <w:p w14:paraId="0612DFE3" w14:textId="65F1266A" w:rsidR="00925639" w:rsidRPr="00871A5E" w:rsidRDefault="00925639" w:rsidP="00C127CE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80" w:name="c14a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871A5E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 xml:space="preserve"> 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205" w:dyaOrig="405" w14:anchorId="5FAAF346">
                <v:shape id="_x0000_i1233" type="#_x0000_t75" style="width:110.25pt;height:20.25pt" o:ole="">
                  <v:imagedata r:id="rId432" o:title=""/>
                </v:shape>
                <o:OLEObject Type="Embed" ProgID="Equation.DSMT4" ShapeID="_x0000_i1233" DrawAspect="Content" ObjectID="_1687849643" r:id="rId433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81" w:name="c14b"/>
            <w:bookmarkEnd w:id="80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/>
              </w:rPr>
              <w:object w:dxaOrig="1860" w:dyaOrig="405" w14:anchorId="3C43BAAB">
                <v:shape id="_x0000_i1234" type="#_x0000_t75" style="width:93pt;height:20.25pt" o:ole="">
                  <v:imagedata r:id="rId434" o:title=""/>
                </v:shape>
                <o:OLEObject Type="Embed" ProgID="Equation.DSMT4" ShapeID="_x0000_i1234" DrawAspect="Content" ObjectID="_1687849644" r:id="rId435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1D23BBEB" w14:textId="3771298F" w:rsidR="00925639" w:rsidRPr="00871A5E" w:rsidRDefault="00925639" w:rsidP="00C127CE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82" w:name="c14c"/>
            <w:bookmarkEnd w:id="81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871A5E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 xml:space="preserve"> 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/>
              </w:rPr>
              <w:object w:dxaOrig="1815" w:dyaOrig="405" w14:anchorId="0D5CFDBA">
                <v:shape id="_x0000_i1235" type="#_x0000_t75" style="width:90.75pt;height:20.25pt" o:ole="">
                  <v:imagedata r:id="rId436" o:title=""/>
                </v:shape>
                <o:OLEObject Type="Embed" ProgID="Equation.DSMT4" ShapeID="_x0000_i1235" DrawAspect="Content" ObjectID="_1687849645" r:id="rId437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83" w:name="c14d"/>
            <w:bookmarkEnd w:id="82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800" w:dyaOrig="405" w14:anchorId="437E869C">
                <v:shape id="_x0000_i1236" type="#_x0000_t75" style="width:90pt;height:20.25pt" o:ole="">
                  <v:imagedata r:id="rId438" o:title=""/>
                </v:shape>
                <o:OLEObject Type="Embed" ProgID="Equation.DSMT4" ShapeID="_x0000_i1236" DrawAspect="Content" ObjectID="_1687849646" r:id="rId439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83"/>
          <w:p w14:paraId="7EECDF8A" w14:textId="77777777" w:rsidR="00925639" w:rsidRPr="00297089" w:rsidRDefault="00925639" w:rsidP="00C127CE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bookmarkEnd w:id="48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048A1AC" w14:textId="77777777" w:rsidR="00925639" w:rsidRPr="00297089" w:rsidRDefault="00925639" w:rsidP="00C127CE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925639" w:rsidRPr="00297089" w14:paraId="331C58EA" w14:textId="77777777" w:rsidTr="00925639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F8793FE" w14:textId="77777777" w:rsidR="00925639" w:rsidRPr="00871A5E" w:rsidRDefault="00925639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sz w:val="24"/>
                <w:szCs w:val="24"/>
                <w:lang w:val="pt-BR"/>
              </w:rPr>
            </w:pP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Câu </w:t>
            </w:r>
            <w:bookmarkStart w:id="84" w:name="c15q"/>
            <w:bookmarkEnd w:id="84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15:</w:t>
            </w:r>
            <w:r w:rsidRPr="00871A5E">
              <w:rPr>
                <w:rFonts w:ascii="Chu Van An" w:eastAsia="Calibri" w:hAnsi="Chu Van An" w:cs="Chu Van An"/>
                <w:sz w:val="24"/>
                <w:szCs w:val="24"/>
              </w:rPr>
              <w:t xml:space="preserve">Cho hình chóp </w:t>
            </w:r>
            <w:r w:rsidRPr="00871A5E">
              <w:rPr>
                <w:rFonts w:eastAsia="Times New Roman"/>
                <w:position w:val="-6"/>
              </w:rPr>
              <w:object w:dxaOrig="900" w:dyaOrig="285" w14:anchorId="67FEF7CB">
                <v:shape id="_x0000_i1237" type="#_x0000_t75" style="width:45pt;height:14.25pt" o:ole="">
                  <v:imagedata r:id="rId440" o:title=""/>
                </v:shape>
                <o:OLEObject Type="Embed" ProgID="Equation.DSMT4" ShapeID="_x0000_i1237" DrawAspect="Content" ObjectID="_1687849647" r:id="rId441"/>
              </w:object>
            </w:r>
            <w:r w:rsidRPr="00871A5E">
              <w:rPr>
                <w:rFonts w:ascii="Chu Van An" w:eastAsia="Calibri" w:hAnsi="Chu Van An" w:cs="Chu Van An"/>
                <w:sz w:val="24"/>
                <w:szCs w:val="24"/>
              </w:rPr>
              <w:t xml:space="preserve">có đáy </w:t>
            </w:r>
            <w:r w:rsidRPr="00871A5E">
              <w:rPr>
                <w:rFonts w:eastAsia="Times New Roman"/>
                <w:position w:val="-6"/>
              </w:rPr>
              <w:object w:dxaOrig="720" w:dyaOrig="285" w14:anchorId="3B7520E1">
                <v:shape id="_x0000_i1238" type="#_x0000_t75" style="width:36pt;height:14.25pt" o:ole="">
                  <v:imagedata r:id="rId442" o:title=""/>
                </v:shape>
                <o:OLEObject Type="Embed" ProgID="Equation.DSMT4" ShapeID="_x0000_i1238" DrawAspect="Content" ObjectID="_1687849648" r:id="rId443"/>
              </w:object>
            </w:r>
            <w:r w:rsidRPr="00871A5E">
              <w:rPr>
                <w:rFonts w:ascii="Chu Van An" w:eastAsia="Calibri" w:hAnsi="Chu Van An" w:cs="Chu Van An"/>
                <w:sz w:val="24"/>
                <w:szCs w:val="24"/>
              </w:rPr>
              <w:t xml:space="preserve">là hình bình hành tâm </w:t>
            </w:r>
            <w:r w:rsidRPr="00871A5E">
              <w:rPr>
                <w:rFonts w:eastAsia="Times New Roman"/>
                <w:position w:val="-6"/>
              </w:rPr>
              <w:object w:dxaOrig="255" w:dyaOrig="285" w14:anchorId="177B346D">
                <v:shape id="_x0000_i1239" type="#_x0000_t75" style="width:12.75pt;height:14.25pt" o:ole="">
                  <v:imagedata r:id="rId444" o:title=""/>
                </v:shape>
                <o:OLEObject Type="Embed" ProgID="Equation.DSMT4" ShapeID="_x0000_i1239" DrawAspect="Content" ObjectID="_1687849649" r:id="rId445"/>
              </w:object>
            </w:r>
            <w:r w:rsidRPr="00871A5E">
              <w:rPr>
                <w:rFonts w:ascii="Chu Van An" w:eastAsia="Calibri" w:hAnsi="Chu Van An" w:cs="Chu Van An"/>
                <w:sz w:val="24"/>
                <w:szCs w:val="24"/>
              </w:rPr>
              <w:t xml:space="preserve">. Gọi </w:t>
            </w:r>
            <w:r w:rsidRPr="00871A5E">
              <w:rPr>
                <w:rFonts w:eastAsia="Times New Roman"/>
                <w:position w:val="-10"/>
              </w:rPr>
              <w:object w:dxaOrig="945" w:dyaOrig="300" w14:anchorId="6C970785">
                <v:shape id="_x0000_i1240" type="#_x0000_t75" style="width:47.25pt;height:15pt" o:ole="">
                  <v:imagedata r:id="rId446" o:title=""/>
                </v:shape>
                <o:OLEObject Type="Embed" ProgID="Equation.DSMT4" ShapeID="_x0000_i1240" DrawAspect="Content" ObjectID="_1687849650" r:id="rId447"/>
              </w:object>
            </w:r>
            <w:r w:rsidRPr="00871A5E">
              <w:rPr>
                <w:rFonts w:ascii="Chu Van An" w:eastAsia="Calibri" w:hAnsi="Chu Van An" w:cs="Chu Van An"/>
                <w:sz w:val="24"/>
                <w:szCs w:val="24"/>
              </w:rPr>
              <w:t xml:space="preserve">theo thứ tự là trung điểm của </w:t>
            </w:r>
            <w:r w:rsidRPr="00871A5E">
              <w:rPr>
                <w:rFonts w:eastAsia="Times New Roman"/>
                <w:position w:val="-10"/>
              </w:rPr>
              <w:object w:dxaOrig="765" w:dyaOrig="315" w14:anchorId="790875EB">
                <v:shape id="_x0000_i1241" type="#_x0000_t75" style="width:38.25pt;height:15.75pt" o:ole="">
                  <v:imagedata r:id="rId448" o:title=""/>
                </v:shape>
                <o:OLEObject Type="Embed" ProgID="Equation.DSMT4" ShapeID="_x0000_i1241" DrawAspect="Content" ObjectID="_1687849651" r:id="rId449"/>
              </w:object>
            </w:r>
            <w:r w:rsidRPr="00871A5E">
              <w:rPr>
                <w:rFonts w:ascii="Chu Van An" w:eastAsia="Calibri" w:hAnsi="Chu Van An" w:cs="Chu Van An"/>
                <w:sz w:val="24"/>
                <w:szCs w:val="24"/>
              </w:rPr>
              <w:t xml:space="preserve">và </w:t>
            </w:r>
            <w:r w:rsidRPr="00871A5E">
              <w:rPr>
                <w:rFonts w:eastAsia="Times New Roman"/>
                <w:position w:val="-4"/>
              </w:rPr>
              <w:object w:dxaOrig="405" w:dyaOrig="255" w14:anchorId="54A0BB45">
                <v:shape id="_x0000_i1242" type="#_x0000_t75" style="width:20.25pt;height:12.75pt" o:ole="">
                  <v:imagedata r:id="rId450" o:title=""/>
                </v:shape>
                <o:OLEObject Type="Embed" ProgID="Equation.DSMT4" ShapeID="_x0000_i1242" DrawAspect="Content" ObjectID="_1687849652" r:id="rId451"/>
              </w:object>
            </w:r>
            <w:r w:rsidRPr="00871A5E">
              <w:rPr>
                <w:rFonts w:ascii="Chu Van An" w:eastAsia="Calibri" w:hAnsi="Chu Van An" w:cs="Chu Van An"/>
                <w:sz w:val="24"/>
                <w:szCs w:val="24"/>
              </w:rPr>
              <w:t>. Khẳng định nào sau đây đúng?</w:t>
            </w:r>
          </w:p>
          <w:p w14:paraId="5A679E06" w14:textId="249EBCD6" w:rsidR="00F42F7E" w:rsidRDefault="005B4337" w:rsidP="00F42F7E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ind w:left="992"/>
              <w:jc w:val="both"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r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u w:val="single"/>
                <w:lang w:val="pt-BR"/>
              </w:rPr>
              <w:t>Ⓐ.</w:t>
            </w:r>
            <w:r w:rsidR="00F42F7E" w:rsidRPr="00E51CF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="00F42F7E" w:rsidRPr="00E51CF0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840" w:dyaOrig="405" w14:anchorId="29AE6451">
                <v:shape id="_x0000_i1380" type="#_x0000_t75" style="width:42pt;height:20.25pt" o:ole="">
                  <v:imagedata r:id="rId452" o:title=""/>
                </v:shape>
                <o:OLEObject Type="Embed" ProgID="Equation.DSMT4" ShapeID="_x0000_i1380" DrawAspect="Content" ObjectID="_1687849653" r:id="rId453"/>
              </w:object>
            </w:r>
            <w:r w:rsidR="00F42F7E" w:rsidRPr="00E51CF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85" w14:anchorId="224B50AB">
                <v:shape id="_x0000_i1381" type="#_x0000_t75" style="width:10.5pt;height:14.25pt" o:ole="">
                  <v:imagedata r:id="rId454" o:title=""/>
                </v:shape>
                <o:OLEObject Type="Embed" ProgID="Equation.DSMT4" ShapeID="_x0000_i1381" DrawAspect="Content" ObjectID="_1687849654" r:id="rId455"/>
              </w:object>
            </w:r>
            <w:r w:rsidR="00F42F7E" w:rsidRPr="00E51CF0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3E627069">
                <v:shape id="_x0000_i1382" type="#_x0000_t75" style="width:35.25pt;height:20.25pt" o:ole="">
                  <v:imagedata r:id="rId456" o:title=""/>
                </v:shape>
                <o:OLEObject Type="Embed" ProgID="Equation.DSMT4" ShapeID="_x0000_i1382" DrawAspect="Content" ObjectID="_1687849655" r:id="rId457"/>
              </w:object>
            </w:r>
            <w:r w:rsidR="00F42F7E" w:rsidRPr="00E51CF0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r w:rsidR="00F42F7E" w:rsidRPr="00E51CF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="00F42F7E" w:rsidRPr="00E51CF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="00F42F7E" w:rsidRPr="00E51CF0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840" w:dyaOrig="405" w14:anchorId="617F4023">
                <v:shape id="_x0000_i1383" type="#_x0000_t75" style="width:42pt;height:20.25pt" o:ole="">
                  <v:imagedata r:id="rId452" o:title=""/>
                </v:shape>
                <o:OLEObject Type="Embed" ProgID="Equation.DSMT4" ShapeID="_x0000_i1383" DrawAspect="Content" ObjectID="_1687849656" r:id="rId458"/>
              </w:object>
            </w:r>
            <w:r w:rsidR="00F42F7E" w:rsidRPr="00E51CF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85" w14:anchorId="69CC704E">
                <v:shape id="_x0000_i1384" type="#_x0000_t75" style="width:10.5pt;height:14.25pt" o:ole="">
                  <v:imagedata r:id="rId454" o:title=""/>
                </v:shape>
                <o:OLEObject Type="Embed" ProgID="Equation.DSMT4" ShapeID="_x0000_i1384" DrawAspect="Content" ObjectID="_1687849657" r:id="rId459"/>
              </w:object>
            </w:r>
            <w:r w:rsidR="00F42F7E" w:rsidRPr="00E51CF0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62FD4842">
                <v:shape id="_x0000_i1385" type="#_x0000_t75" style="width:36.75pt;height:20.25pt" o:ole="">
                  <v:imagedata r:id="rId460" o:title=""/>
                </v:shape>
                <o:OLEObject Type="Embed" ProgID="Equation.DSMT4" ShapeID="_x0000_i1385" DrawAspect="Content" ObjectID="_1687849658" r:id="rId461"/>
              </w:object>
            </w:r>
            <w:r w:rsidR="00F42F7E" w:rsidRPr="00E51CF0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>.</w:t>
            </w:r>
            <w:r w:rsidR="00F42F7E" w:rsidRPr="00E51CF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</w:p>
          <w:p w14:paraId="1B32FF14" w14:textId="32F5AC5D" w:rsidR="00F42F7E" w:rsidRPr="00E51CF0" w:rsidRDefault="005B4337" w:rsidP="00F42F7E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ind w:left="992"/>
              <w:jc w:val="both"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Ⓒ.</w:t>
            </w:r>
            <w:r w:rsidR="00F42F7E" w:rsidRPr="00E51CF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="00F42F7E" w:rsidRPr="00E51CF0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765" w:dyaOrig="405" w14:anchorId="29CA09B5">
                <v:shape id="_x0000_i1386" type="#_x0000_t75" style="width:38.25pt;height:20.25pt" o:ole="">
                  <v:imagedata r:id="rId462" o:title=""/>
                </v:shape>
                <o:OLEObject Type="Embed" ProgID="Equation.DSMT4" ShapeID="_x0000_i1386" DrawAspect="Content" ObjectID="_1687849659" r:id="rId463"/>
              </w:object>
            </w:r>
            <w:r w:rsidR="00F42F7E" w:rsidRPr="00E51CF0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85" w14:anchorId="46E336A7">
                <v:shape id="_x0000_i1387" type="#_x0000_t75" style="width:10.5pt;height:14.25pt" o:ole="">
                  <v:imagedata r:id="rId454" o:title=""/>
                </v:shape>
                <o:OLEObject Type="Embed" ProgID="Equation.DSMT4" ShapeID="_x0000_i1387" DrawAspect="Content" ObjectID="_1687849660" r:id="rId464"/>
              </w:object>
            </w:r>
            <w:r w:rsidR="00F42F7E" w:rsidRPr="00E51CF0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15B46C9A">
                <v:shape id="_x0000_i1388" type="#_x0000_t75" style="width:35.25pt;height:20.25pt" o:ole="">
                  <v:imagedata r:id="rId465" o:title=""/>
                </v:shape>
                <o:OLEObject Type="Embed" ProgID="Equation.DSMT4" ShapeID="_x0000_i1388" DrawAspect="Content" ObjectID="_1687849661" r:id="rId466"/>
              </w:object>
            </w:r>
            <w:r w:rsidR="00F42F7E" w:rsidRPr="00E51CF0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r w:rsidR="00F42F7E" w:rsidRPr="00E51CF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="00F42F7E" w:rsidRPr="00E51CF0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="00F42F7E" w:rsidRPr="00E51CF0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665" w:dyaOrig="405" w14:anchorId="45B711CF">
                <v:shape id="_x0000_i1389" type="#_x0000_t75" style="width:83.25pt;height:20.25pt" o:ole="">
                  <v:imagedata r:id="rId467" o:title=""/>
                </v:shape>
                <o:OLEObject Type="Embed" ProgID="Equation.DSMT4" ShapeID="_x0000_i1389" DrawAspect="Content" ObjectID="_1687849662" r:id="rId468"/>
              </w:object>
            </w:r>
            <w:r w:rsidR="00F42F7E" w:rsidRPr="00E51CF0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>.</w:t>
            </w:r>
          </w:p>
          <w:p w14:paraId="5F453BAE" w14:textId="77777777" w:rsidR="00925639" w:rsidRPr="00297089" w:rsidRDefault="00925639" w:rsidP="00C127CE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bookmarkEnd w:id="13"/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E0F7C31" w14:textId="77777777" w:rsidR="00925639" w:rsidRPr="00297089" w:rsidRDefault="00925639" w:rsidP="00C127CE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</w:tbl>
    <w:p w14:paraId="0593F926" w14:textId="77777777" w:rsidR="00925639" w:rsidRPr="00E51CF0" w:rsidRDefault="0092563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1B36AC3D" w14:textId="4DB7976C" w:rsidR="00453226" w:rsidRPr="00E51CF0" w:rsidRDefault="003B77C9" w:rsidP="00790315">
      <w:pPr>
        <w:tabs>
          <w:tab w:val="left" w:pos="992"/>
        </w:tabs>
        <w:spacing w:before="120" w:after="0" w:line="240" w:lineRule="auto"/>
        <w:ind w:left="426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A3E0B71" wp14:editId="3B3F6488">
                <wp:extent cx="6542327" cy="2495551"/>
                <wp:effectExtent l="0" t="19050" r="11430" b="19050"/>
                <wp:docPr id="5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2327" cy="2495551"/>
                          <a:chOff x="118110" y="0"/>
                          <a:chExt cx="6542327" cy="2495551"/>
                        </a:xfrm>
                      </wpg:grpSpPr>
                      <wps:wsp>
                        <wps:cNvPr id="5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118110" y="262771"/>
                            <a:ext cx="6542327" cy="2232780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7946">
                                <a:srgbClr val="FDFFF8"/>
                              </a:gs>
                              <a:gs pos="60197">
                                <a:srgbClr val="F5FFFD"/>
                              </a:gs>
                              <a:gs pos="60197">
                                <a:srgbClr val="F5FFFD"/>
                              </a:gs>
                              <a:gs pos="72000">
                                <a:srgbClr val="F5FFFD"/>
                              </a:gs>
                              <a:gs pos="76125">
                                <a:srgbClr val="F3FFFE"/>
                              </a:gs>
                              <a:gs pos="100000">
                                <a:srgbClr val="F2FFFE"/>
                              </a:gs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F6F88B7" w14:textId="77777777" w:rsidR="000107B0" w:rsidRPr="000107B0" w:rsidRDefault="000107B0" w:rsidP="00453226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646949B6" w14:textId="240452AA" w:rsidR="000107B0" w:rsidRPr="000107B0" w:rsidRDefault="009C1E34" w:rsidP="00773189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71"/>
                              </w:r>
                              <w:r w:rsidR="000107B0" w:rsidRPr="000107B0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-Phương pháp: </w:t>
                              </w:r>
                            </w:p>
                            <w:p w14:paraId="3B94D322" w14:textId="77777777" w:rsidR="000107B0" w:rsidRPr="000107B0" w:rsidRDefault="000107B0" w:rsidP="00F006B0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84"/>
                                  <w:tab w:val="left" w:pos="567"/>
                                  <w:tab w:val="left" w:pos="2268"/>
                                </w:tabs>
                                <w:spacing w:before="2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0107B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Vì </w:t>
                              </w:r>
                              <w:r w:rsidRPr="000107B0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432" w:dyaOrig="432" w14:anchorId="7A7A484C">
                                  <v:shape id="_x0000_i1244" type="#_x0000_t75" style="width:21.75pt;height:21.75pt" o:ole="">
                                    <v:imagedata r:id="rId469" o:title=""/>
                                  </v:shape>
                                  <o:OLEObject Type="Embed" ProgID="Equation.DSMT4" ShapeID="_x0000_i1244" DrawAspect="Content" ObjectID="_1687849806" r:id="rId470"/>
                                </w:object>
                              </w:r>
                              <w:r w:rsidRPr="000107B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song song với mặt phẳng, suy ra </w:t>
                              </w:r>
                              <w:r w:rsidRPr="000107B0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432" w:dyaOrig="432" w14:anchorId="403477F5">
                                  <v:shape id="_x0000_i1246" type="#_x0000_t75" style="width:21.75pt;height:21.75pt" o:ole="">
                                    <v:imagedata r:id="rId469" o:title=""/>
                                  </v:shape>
                                  <o:OLEObject Type="Embed" ProgID="Equation.DSMT4" ShapeID="_x0000_i1246" DrawAspect="Content" ObjectID="_1687849807" r:id="rId471"/>
                                </w:object>
                              </w:r>
                              <w:r w:rsidRPr="000107B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song song với mọi đường thuộc mặt phẳng đã biết.</w:t>
                              </w:r>
                            </w:p>
                            <w:p w14:paraId="57749119" w14:textId="77777777" w:rsidR="000107B0" w:rsidRPr="000107B0" w:rsidRDefault="000107B0" w:rsidP="00F006B0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84"/>
                                  <w:tab w:val="left" w:pos="567"/>
                                  <w:tab w:val="left" w:pos="2268"/>
                                </w:tabs>
                                <w:spacing w:before="2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0107B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Sau đó tìm giao tuyến của </w:t>
                              </w:r>
                              <w:r w:rsidRPr="000107B0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432" w:dyaOrig="432" w14:anchorId="37EABEA8">
                                  <v:shape id="_x0000_i1248" type="#_x0000_t75" style="width:21.75pt;height:21.75pt" o:ole="">
                                    <v:imagedata r:id="rId469" o:title=""/>
                                  </v:shape>
                                  <o:OLEObject Type="Embed" ProgID="Equation.DSMT4" ShapeID="_x0000_i1248" DrawAspect="Content" ObjectID="_1687849808" r:id="rId472"/>
                                </w:object>
                              </w:r>
                              <w:r w:rsidRPr="000107B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với các mặt của khối chóp. Dựa vào tính chất:</w:t>
                              </w:r>
                            </w:p>
                            <w:p w14:paraId="2DEF4C71" w14:textId="77777777" w:rsidR="000107B0" w:rsidRPr="000107B0" w:rsidRDefault="000107B0" w:rsidP="000107B0">
                              <w:pPr>
                                <w:tabs>
                                  <w:tab w:val="left" w:pos="284"/>
                                  <w:tab w:val="left" w:pos="567"/>
                                  <w:tab w:val="left" w:pos="2268"/>
                                </w:tabs>
                                <w:spacing w:before="2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0107B0">
                                <w:rPr>
                                  <w:rFonts w:ascii="Chu Van An" w:hAnsi="Chu Van An" w:cs="Chu Van An"/>
                                  <w:position w:val="-48"/>
                                  <w:sz w:val="24"/>
                                  <w:szCs w:val="24"/>
                                </w:rPr>
                                <w:tab/>
                              </w:r>
                              <w:r w:rsidRPr="000107B0">
                                <w:rPr>
                                  <w:rFonts w:ascii="Chu Van An" w:hAnsi="Chu Van An" w:cs="Chu Van An"/>
                                  <w:position w:val="-48"/>
                                  <w:sz w:val="24"/>
                                  <w:szCs w:val="24"/>
                                </w:rPr>
                                <w:object w:dxaOrig="3168" w:dyaOrig="1008" w14:anchorId="43A105E7">
                                  <v:shape id="_x0000_i1250" type="#_x0000_t75" style="width:158.25pt;height:50.25pt" o:ole="">
                                    <v:imagedata r:id="rId473" o:title=""/>
                                  </v:shape>
                                  <o:OLEObject Type="Embed" ProgID="Equation.DSMT4" ShapeID="_x0000_i1250" DrawAspect="Content" ObjectID="_1687849809" r:id="rId474"/>
                                </w:object>
                              </w:r>
                              <w:r w:rsidRPr="000107B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54DB15DF" w14:textId="77777777" w:rsidR="000107B0" w:rsidRPr="000107B0" w:rsidRDefault="000107B0" w:rsidP="00453226">
                              <w:pPr>
                                <w:rPr>
                                  <w:rFonts w:ascii="Chu Van An" w:eastAsia="Calibri" w:hAnsi="Chu Van An" w:cs="Chu Van An"/>
                                  <w:color w:val="FF0000"/>
                                  <w:kern w:val="24"/>
                                  <w:sz w:val="24"/>
                                  <w:szCs w:val="24"/>
                                  <w:lang w:val="vi-VN"/>
                                </w:rPr>
                              </w:pPr>
                            </w:p>
                            <w:p w14:paraId="3878CAB5" w14:textId="77777777" w:rsidR="000107B0" w:rsidRPr="000107B0" w:rsidRDefault="000107B0" w:rsidP="003B77C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D05481D" w14:textId="77777777" w:rsidR="000107B0" w:rsidRPr="000107B0" w:rsidRDefault="000107B0" w:rsidP="003B77C9">
                              <w:pPr>
                                <w:ind w:left="288"/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EAC4985" w14:textId="77777777" w:rsidR="000107B0" w:rsidRPr="000107B0" w:rsidRDefault="000107B0" w:rsidP="003B77C9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528D23A5" w14:textId="77777777" w:rsidR="000107B0" w:rsidRPr="000107B0" w:rsidRDefault="000107B0" w:rsidP="003B77C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8" name="Group 58"/>
                        <wpg:cNvGrpSpPr/>
                        <wpg:grpSpPr>
                          <a:xfrm>
                            <a:off x="150812" y="0"/>
                            <a:ext cx="6375477" cy="571533"/>
                            <a:chOff x="150812" y="0"/>
                            <a:chExt cx="6375857" cy="571533"/>
                          </a:xfrm>
                        </wpg:grpSpPr>
                        <wpg:grpSp>
                          <wpg:cNvPr id="2" name="Group 59"/>
                          <wpg:cNvGrpSpPr/>
                          <wpg:grpSpPr>
                            <a:xfrm>
                              <a:off x="150812" y="0"/>
                              <a:ext cx="6375857" cy="485775"/>
                              <a:chOff x="150812" y="0"/>
                              <a:chExt cx="6375857" cy="485775"/>
                            </a:xfrm>
                          </wpg:grpSpPr>
                          <wpg:grpSp>
                            <wpg:cNvPr id="3" name="Group 60"/>
                            <wpg:cNvGrpSpPr/>
                            <wpg:grpSpPr>
                              <a:xfrm>
                                <a:off x="184141" y="0"/>
                                <a:ext cx="6342528" cy="485775"/>
                                <a:chOff x="184141" y="0"/>
                                <a:chExt cx="6342528" cy="485775"/>
                              </a:xfrm>
                            </wpg:grpSpPr>
                            <wps:wsp>
                              <wps:cNvPr id="4" name="Rectangle: Single Corner Snipped 61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5" name="Group 62"/>
                              <wpg:cNvGrpSpPr/>
                              <wpg:grpSpPr>
                                <a:xfrm>
                                  <a:off x="1502180" y="0"/>
                                  <a:ext cx="5024489" cy="485775"/>
                                  <a:chOff x="1502180" y="0"/>
                                  <a:chExt cx="5024489" cy="485775"/>
                                </a:xfrm>
                              </wpg:grpSpPr>
                              <wpg:grpSp>
                                <wpg:cNvPr id="6" name="Group 63"/>
                                <wpg:cNvGrpSpPr/>
                                <wpg:grpSpPr>
                                  <a:xfrm>
                                    <a:off x="1611714" y="104387"/>
                                    <a:ext cx="4914955" cy="369570"/>
                                    <a:chOff x="1611714" y="104387"/>
                                    <a:chExt cx="4914955" cy="369570"/>
                                  </a:xfrm>
                                </wpg:grpSpPr>
                                <wps:wsp>
                                  <wps:cNvPr id="64" name="Arrow: Chevron 64"/>
                                  <wps:cNvSpPr/>
                                  <wps:spPr>
                                    <a:xfrm>
                                      <a:off x="1761429" y="105161"/>
                                      <a:ext cx="4765240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B39B3A4" w14:textId="77777777" w:rsidR="000107B0" w:rsidRPr="000107B0" w:rsidRDefault="000107B0" w:rsidP="000107B0">
                                        <w:pPr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0107B0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Xác định thiết diện cắt hình chóp bởi mp song song với 1 mp của chóp</w:t>
                                        </w:r>
                                      </w:p>
                                      <w:p w14:paraId="0B9D50DA" w14:textId="3DEEE887" w:rsidR="000107B0" w:rsidRPr="000107B0" w:rsidRDefault="000107B0" w:rsidP="003B77C9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65" name="Group 6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66" name="Freeform: Shape 6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6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3381DB" w14:textId="77777777" w:rsidR="000107B0" w:rsidRDefault="000107B0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68" name="Group 6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69" name="Freeform: Shape 6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0" name="Flowchart: Terminator 7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71" name="Flowchart: Direct Access Storage 7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72" name="Group 72"/>
                          <wpg:cNvGrpSpPr/>
                          <wpg:grpSpPr>
                            <a:xfrm>
                              <a:off x="327030" y="38100"/>
                              <a:ext cx="1349773" cy="533433"/>
                              <a:chOff x="327030" y="38100"/>
                              <a:chExt cx="1349773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73" name="Flowchart: Preparation 73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" name="TextBox 42"/>
                            <wps:cNvSpPr txBox="1"/>
                            <wps:spPr>
                              <a:xfrm>
                                <a:off x="392757" y="43213"/>
                                <a:ext cx="1284046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C096D0D" w14:textId="77777777" w:rsidR="000107B0" w:rsidRDefault="000107B0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A3E0B71" id="_x0000_s1133" style="width:515.15pt;height:196.5pt;mso-position-horizontal-relative:char;mso-position-vertical-relative:line" coordorigin="1181" coordsize="65423,249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">
                <v:shape id="Rectangle: Diagonal Corners Rounded 1" o:spid="_x0000_s1134" style="position:absolute;left:1181;top:2627;width:65423;height:2232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5207f #fdfff8;39451f #f5fffd;39451f #f5fffd;47186f #f5fffd;49889f #f3fffe;64225f #efffff;64881f #fffffb;1 #f2fffe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64,0;6430230,0;6542327,160536;6542327,2211636;6527563,2232780;112097,2232780;0,2072244;0,21144;14764,0" o:connectangles="0,0,0,0,0,0,0,0,0" textboxrect="0,0,6435090,1533525"/>
                  <v:textbox>
                    <w:txbxContent>
                      <w:p w14:paraId="7F6F88B7" w14:textId="77777777" w:rsidR="000107B0" w:rsidRPr="000107B0" w:rsidRDefault="000107B0" w:rsidP="00453226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646949B6" w14:textId="240452AA" w:rsidR="000107B0" w:rsidRPr="000107B0" w:rsidRDefault="009C1E34" w:rsidP="00773189">
                        <w:pPr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sym w:font="Wingdings" w:char="F071"/>
                        </w:r>
                        <w:r w:rsidR="000107B0" w:rsidRPr="000107B0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-Phương pháp: </w:t>
                        </w:r>
                      </w:p>
                      <w:p w14:paraId="3B94D322" w14:textId="77777777" w:rsidR="000107B0" w:rsidRPr="000107B0" w:rsidRDefault="000107B0" w:rsidP="00F006B0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tabs>
                            <w:tab w:val="left" w:pos="284"/>
                            <w:tab w:val="left" w:pos="567"/>
                            <w:tab w:val="left" w:pos="2268"/>
                          </w:tabs>
                          <w:spacing w:before="20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0107B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Vì </w:t>
                        </w:r>
                        <w:r w:rsidRPr="000107B0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432" w:dyaOrig="432" w14:anchorId="7A7A484C">
                            <v:shape id="_x0000_i1244" type="#_x0000_t75" style="width:21.75pt;height:21.75pt" o:ole="">
                              <v:imagedata r:id="rId469" o:title=""/>
                            </v:shape>
                            <o:OLEObject Type="Embed" ProgID="Equation.DSMT4" ShapeID="_x0000_i1244" DrawAspect="Content" ObjectID="_1687849806" r:id="rId475"/>
                          </w:object>
                        </w:r>
                        <w:r w:rsidRPr="000107B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song song với mặt phẳng, suy ra </w:t>
                        </w:r>
                        <w:r w:rsidRPr="000107B0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432" w:dyaOrig="432" w14:anchorId="403477F5">
                            <v:shape id="_x0000_i1246" type="#_x0000_t75" style="width:21.75pt;height:21.75pt" o:ole="">
                              <v:imagedata r:id="rId469" o:title=""/>
                            </v:shape>
                            <o:OLEObject Type="Embed" ProgID="Equation.DSMT4" ShapeID="_x0000_i1246" DrawAspect="Content" ObjectID="_1687849807" r:id="rId476"/>
                          </w:object>
                        </w:r>
                        <w:r w:rsidRPr="000107B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song song với mọi đường thuộc mặt phẳng đã biết.</w:t>
                        </w:r>
                      </w:p>
                      <w:p w14:paraId="57749119" w14:textId="77777777" w:rsidR="000107B0" w:rsidRPr="000107B0" w:rsidRDefault="000107B0" w:rsidP="00F006B0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tabs>
                            <w:tab w:val="left" w:pos="284"/>
                            <w:tab w:val="left" w:pos="567"/>
                            <w:tab w:val="left" w:pos="2268"/>
                          </w:tabs>
                          <w:spacing w:before="20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0107B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Sau đó tìm giao tuyến của </w:t>
                        </w:r>
                        <w:r w:rsidRPr="000107B0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432" w:dyaOrig="432" w14:anchorId="37EABEA8">
                            <v:shape id="_x0000_i1248" type="#_x0000_t75" style="width:21.75pt;height:21.75pt" o:ole="">
                              <v:imagedata r:id="rId469" o:title=""/>
                            </v:shape>
                            <o:OLEObject Type="Embed" ProgID="Equation.DSMT4" ShapeID="_x0000_i1248" DrawAspect="Content" ObjectID="_1687849808" r:id="rId477"/>
                          </w:object>
                        </w:r>
                        <w:r w:rsidRPr="000107B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với các mặt của khối chóp. Dựa vào tính chất:</w:t>
                        </w:r>
                      </w:p>
                      <w:p w14:paraId="2DEF4C71" w14:textId="77777777" w:rsidR="000107B0" w:rsidRPr="000107B0" w:rsidRDefault="000107B0" w:rsidP="000107B0">
                        <w:pPr>
                          <w:tabs>
                            <w:tab w:val="left" w:pos="284"/>
                            <w:tab w:val="left" w:pos="567"/>
                            <w:tab w:val="left" w:pos="2268"/>
                          </w:tabs>
                          <w:spacing w:before="20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0107B0">
                          <w:rPr>
                            <w:rFonts w:ascii="Chu Van An" w:hAnsi="Chu Van An" w:cs="Chu Van An"/>
                            <w:position w:val="-48"/>
                            <w:sz w:val="24"/>
                            <w:szCs w:val="24"/>
                          </w:rPr>
                          <w:tab/>
                        </w:r>
                        <w:r w:rsidRPr="000107B0">
                          <w:rPr>
                            <w:rFonts w:ascii="Chu Van An" w:hAnsi="Chu Van An" w:cs="Chu Van An"/>
                            <w:position w:val="-48"/>
                            <w:sz w:val="24"/>
                            <w:szCs w:val="24"/>
                          </w:rPr>
                          <w:object w:dxaOrig="3168" w:dyaOrig="1008" w14:anchorId="43A105E7">
                            <v:shape id="_x0000_i1250" type="#_x0000_t75" style="width:158.25pt;height:50.25pt" o:ole="">
                              <v:imagedata r:id="rId473" o:title=""/>
                            </v:shape>
                            <o:OLEObject Type="Embed" ProgID="Equation.DSMT4" ShapeID="_x0000_i1250" DrawAspect="Content" ObjectID="_1687849809" r:id="rId478"/>
                          </w:object>
                        </w:r>
                        <w:r w:rsidRPr="000107B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54DB15DF" w14:textId="77777777" w:rsidR="000107B0" w:rsidRPr="000107B0" w:rsidRDefault="000107B0" w:rsidP="00453226">
                        <w:pPr>
                          <w:rPr>
                            <w:rFonts w:ascii="Chu Van An" w:eastAsia="Calibri" w:hAnsi="Chu Van An" w:cs="Chu Van An"/>
                            <w:color w:val="FF0000"/>
                            <w:kern w:val="24"/>
                            <w:sz w:val="24"/>
                            <w:szCs w:val="24"/>
                            <w:lang w:val="vi-VN"/>
                          </w:rPr>
                        </w:pPr>
                      </w:p>
                      <w:p w14:paraId="3878CAB5" w14:textId="77777777" w:rsidR="000107B0" w:rsidRPr="000107B0" w:rsidRDefault="000107B0" w:rsidP="003B77C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D05481D" w14:textId="77777777" w:rsidR="000107B0" w:rsidRPr="000107B0" w:rsidRDefault="000107B0" w:rsidP="003B77C9">
                        <w:pPr>
                          <w:ind w:left="288"/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EAC4985" w14:textId="77777777" w:rsidR="000107B0" w:rsidRPr="000107B0" w:rsidRDefault="000107B0" w:rsidP="003B77C9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528D23A5" w14:textId="77777777" w:rsidR="000107B0" w:rsidRPr="000107B0" w:rsidRDefault="000107B0" w:rsidP="003B77C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58" o:spid="_x0000_s1135" style="position:absolute;left:1508;width:63754;height:5715" coordorigin="1508" coordsize="63758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group id="Group 59" o:spid="_x0000_s1136" style="position:absolute;left:1508;width:63758;height:4857" coordorigin="1508" coordsize="6375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  <v:group id="Group 60" o:spid="_x0000_s1137" style="position:absolute;left:1841;width:63425;height:4857" coordorigin="1841" coordsize="6342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    <v:shape id="Rectangle: Single Corner Snipped 61" o:spid="_x0000_s1138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" path="m,l5384561,r223777,223777l5608338,447554,,447554,,xe" fillcolor="#efddf6 [663]" stroked="f" strokeweight="1.25pt">
                        <v:fill r:id="rId123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62" o:spid="_x0000_s1139" style="position:absolute;left:15021;width:50245;height:4857" coordorigin="15021" coordsize="5024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    <v:group id="Group 63" o:spid="_x0000_s1140" style="position:absolute;left:16117;top:1043;width:49149;height:3696" coordorigin="16117,1043" coordsize="4914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        <v:shape id="Arrow: Chevron 64" o:spid="_x0000_s1141" type="#_x0000_t55" style="position:absolute;left:17614;top:1051;width:4765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" adj="2133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B39B3A4" w14:textId="77777777" w:rsidR="000107B0" w:rsidRPr="000107B0" w:rsidRDefault="000107B0" w:rsidP="000107B0">
                                  <w:pPr>
                                    <w:rPr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</w:pPr>
                                  <w:r w:rsidRPr="000107B0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  <w:t>Xác định thiết diện cắt hình chóp bởi mp song song với 1 mp của chóp</w:t>
                                  </w:r>
                                </w:p>
                                <w:p w14:paraId="0B9D50DA" w14:textId="3DEEE887" w:rsidR="000107B0" w:rsidRPr="000107B0" w:rsidRDefault="000107B0" w:rsidP="003B77C9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65" o:spid="_x0000_s1142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        <v:shape id="Freeform: Shape 66" o:spid="_x0000_s114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44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2D3381DB" w14:textId="77777777" w:rsidR="000107B0" w:rsidRDefault="000107B0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68" o:spid="_x0000_s114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    <v:shape id="Freeform: Shape 69" o:spid="_x0000_s114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0" o:spid="_x0000_s114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71" o:spid="_x0000_s114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72" o:spid="_x0000_s1149" style="position:absolute;left:3270;top:381;width:13498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  <v:shape id="Flowchart: Preparation 73" o:spid="_x0000_s115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vEo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zCfx/CT9ALp4AAAD//wMAUEsBAi0AFAAGAAgAAAAhANvh9svuAAAAhQEAABMAAAAAAAAAAAAA&#10;AAAAAAAAAFtDb250ZW50X1R5cGVzXS54bWxQSwECLQAUAAYACAAAACEAWvQsW78AAAAVAQAACwAA&#10;AAAAAAAAAAAAAAAfAQAAX3JlbHMvLnJlbHNQSwECLQAUAAYACAAAACEAAWrxKM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51" type="#_x0000_t202" style="position:absolute;left:3927;top:432;width:12841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" filled="f" stroked="f">
                      <v:shadow on="t" color="black" opacity="20971f" offset="0,2.2pt"/>
                      <v:textbox style="mso-fit-shape-to-text:t">
                        <w:txbxContent>
                          <w:p w14:paraId="2C096D0D" w14:textId="77777777" w:rsidR="000107B0" w:rsidRDefault="000107B0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EFB3FDB" w14:textId="5B522F01" w:rsidR="003B77C9" w:rsidRPr="00E51CF0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51CF0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51CF0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E51CF0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C2490BF" w14:textId="77777777" w:rsidR="000107B0" w:rsidRPr="00E51CF0" w:rsidRDefault="000107B0" w:rsidP="000107B0">
      <w:pPr>
        <w:tabs>
          <w:tab w:val="left" w:pos="284"/>
          <w:tab w:val="left" w:pos="567"/>
          <w:tab w:val="left" w:pos="2268"/>
        </w:tabs>
        <w:spacing w:before="20"/>
        <w:ind w:left="142" w:right="140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E51CF0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1: </w: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Cho hình chóp S.ABCD có đáy ABCD là hình bình hành, </w:t>
      </w:r>
      <w:r w:rsidRPr="00E51CF0">
        <w:rPr>
          <w:rFonts w:ascii="Chu Van An" w:hAnsi="Chu Van An" w:cs="Chu Van An"/>
          <w:color w:val="000000" w:themeColor="text1"/>
          <w:position w:val="-8"/>
          <w:sz w:val="24"/>
          <w:szCs w:val="24"/>
        </w:rPr>
        <w:object w:dxaOrig="1440" w:dyaOrig="288" w14:anchorId="1C8EED26">
          <v:shape id="_x0000_i1251" type="#_x0000_t75" style="width:1in;height:14.25pt" o:ole="">
            <v:imagedata r:id="rId479" o:title=""/>
          </v:shape>
          <o:OLEObject Type="Embed" ProgID="Equation.DSMT4" ShapeID="_x0000_i1251" DrawAspect="Content" ObjectID="_1687849663" r:id="rId480"/>
        </w:objec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</w:p>
    <w:p w14:paraId="31D1C8C7" w14:textId="77777777" w:rsidR="000107B0" w:rsidRPr="00E51CF0" w:rsidRDefault="000107B0" w:rsidP="000107B0">
      <w:pPr>
        <w:tabs>
          <w:tab w:val="left" w:pos="284"/>
          <w:tab w:val="left" w:pos="567"/>
          <w:tab w:val="left" w:pos="2268"/>
        </w:tabs>
        <w:spacing w:before="20"/>
        <w:ind w:left="142" w:right="140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a) Tìm giao tuyến của hai mặt phẳng </w:t>
      </w:r>
      <w:r w:rsidRPr="00E51CF0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576" w:dyaOrig="432" w14:anchorId="322C8F84">
          <v:shape id="_x0000_i1252" type="#_x0000_t75" style="width:28.5pt;height:21.75pt" o:ole="">
            <v:imagedata r:id="rId481" o:title=""/>
          </v:shape>
          <o:OLEObject Type="Embed" ProgID="Equation.DSMT4" ShapeID="_x0000_i1252" DrawAspect="Content" ObjectID="_1687849664" r:id="rId482"/>
        </w:objec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 và </w:t>
      </w:r>
      <w:r w:rsidRPr="00E51CF0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576" w:dyaOrig="432" w14:anchorId="728A8415">
          <v:shape id="_x0000_i1253" type="#_x0000_t75" style="width:28.5pt;height:21.75pt" o:ole="">
            <v:imagedata r:id="rId483" o:title=""/>
          </v:shape>
          <o:OLEObject Type="Embed" ProgID="Equation.DSMT4" ShapeID="_x0000_i1253" DrawAspect="Content" ObjectID="_1687849665" r:id="rId484"/>
        </w:objec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 .</w:t>
      </w:r>
    </w:p>
    <w:p w14:paraId="58104884" w14:textId="726BA4E6" w:rsidR="000107B0" w:rsidRPr="00E51CF0" w:rsidRDefault="000107B0" w:rsidP="000107B0">
      <w:pPr>
        <w:tabs>
          <w:tab w:val="left" w:pos="284"/>
          <w:tab w:val="left" w:pos="567"/>
          <w:tab w:val="left" w:pos="2268"/>
        </w:tabs>
        <w:spacing w:before="20"/>
        <w:ind w:left="142" w:right="140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b) Gọi M là điểm di động trên cạnh AB với </w:t>
      </w:r>
      <w:r w:rsidRPr="00E51CF0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1584" w:dyaOrig="432" w14:anchorId="46F9FE42">
          <v:shape id="_x0000_i1254" type="#_x0000_t75" style="width:79.5pt;height:21.75pt" o:ole="">
            <v:imagedata r:id="rId485" o:title=""/>
          </v:shape>
          <o:OLEObject Type="Embed" ProgID="Equation.DSMT4" ShapeID="_x0000_i1254" DrawAspect="Content" ObjectID="_1687849666" r:id="rId486"/>
        </w:objec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. Gọi </w:t>
      </w:r>
      <w:r w:rsidRPr="00E51CF0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432" w:dyaOrig="432" w14:anchorId="7F9C01B7">
          <v:shape id="_x0000_i1255" type="#_x0000_t75" style="width:21.75pt;height:21.75pt" o:ole="">
            <v:imagedata r:id="rId487" o:title=""/>
          </v:shape>
          <o:OLEObject Type="Embed" ProgID="Equation.DSMT4" ShapeID="_x0000_i1255" DrawAspect="Content" ObjectID="_1687849667" r:id="rId488"/>
        </w:objec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 là mặt phẳng đi qua M và song song với mặt phẳng </w:t>
      </w:r>
      <w:r w:rsidRPr="00E51CF0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576" w:dyaOrig="432" w14:anchorId="1EFABE39">
          <v:shape id="_x0000_i1256" type="#_x0000_t75" style="width:28.5pt;height:21.75pt" o:ole="">
            <v:imagedata r:id="rId489" o:title=""/>
          </v:shape>
          <o:OLEObject Type="Embed" ProgID="Equation.DSMT4" ShapeID="_x0000_i1256" DrawAspect="Content" ObjectID="_1687849668" r:id="rId490"/>
        </w:objec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. Tìm thiết diện tạo bởi </w:t>
      </w:r>
      <w:r w:rsidRPr="00E51CF0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432" w:dyaOrig="432" w14:anchorId="14604430">
          <v:shape id="_x0000_i1257" type="#_x0000_t75" style="width:21.75pt;height:21.75pt" o:ole="">
            <v:imagedata r:id="rId487" o:title=""/>
          </v:shape>
          <o:OLEObject Type="Embed" ProgID="Equation.DSMT4" ShapeID="_x0000_i1257" DrawAspect="Content" ObjectID="_1687849669" r:id="rId491"/>
        </w:objec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>và hình chóp S.AB</w:t>
      </w:r>
      <w:r w:rsidR="005B4337">
        <w:rPr>
          <w:rFonts w:ascii="Chu Van An" w:hAnsi="Chu Van An" w:cs="Chu Van An"/>
          <w:color w:val="000000" w:themeColor="text1"/>
          <w:sz w:val="24"/>
          <w:szCs w:val="24"/>
        </w:rPr>
        <w:t>CD</w:t>
      </w:r>
      <w:r w:rsidR="005B4337" w:rsidRPr="005B4337">
        <w:rPr>
          <w:rFonts w:ascii="MS PMincho" w:eastAsia="MS PMincho" w:hAnsi="MS PMincho" w:cs="Chu Van An"/>
          <w:b/>
          <w:color w:val="0000FF"/>
          <w:sz w:val="24"/>
          <w:szCs w:val="24"/>
        </w:rPr>
        <w:t>.</w:t>
      </w:r>
    </w:p>
    <w:p w14:paraId="722EC34B" w14:textId="6BA27888" w:rsidR="000107B0" w:rsidRPr="00E51CF0" w:rsidRDefault="000107B0" w:rsidP="000107B0">
      <w:pPr>
        <w:spacing w:line="240" w:lineRule="auto"/>
        <w:ind w:firstLine="284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E51CF0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07070A90" w14:textId="03718E28" w:rsidR="000107B0" w:rsidRPr="00E51CF0" w:rsidRDefault="000107B0" w:rsidP="000107B0">
      <w:pPr>
        <w:tabs>
          <w:tab w:val="left" w:pos="284"/>
          <w:tab w:val="left" w:pos="567"/>
          <w:tab w:val="left" w:pos="2268"/>
        </w:tabs>
        <w:spacing w:before="20"/>
        <w:ind w:left="284" w:right="3117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w:drawing>
          <wp:anchor distT="0" distB="0" distL="114300" distR="114300" simplePos="0" relativeHeight="251666432" behindDoc="1" locked="0" layoutInCell="1" allowOverlap="1" wp14:anchorId="7EFBDBA6" wp14:editId="36673B45">
            <wp:simplePos x="0" y="0"/>
            <wp:positionH relativeFrom="column">
              <wp:posOffset>4838700</wp:posOffset>
            </wp:positionH>
            <wp:positionV relativeFrom="paragraph">
              <wp:posOffset>44450</wp:posOffset>
            </wp:positionV>
            <wp:extent cx="1979930" cy="1892300"/>
            <wp:effectExtent l="0" t="0" r="0" b="0"/>
            <wp:wrapSquare wrapText="bothSides"/>
            <wp:docPr id="2124573086" name="Picture 2124573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4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930" cy="1892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51CF0">
        <w:rPr>
          <w:rFonts w:ascii="Chu Van An" w:hAnsi="Chu Van An" w:cs="Chu Van An"/>
          <w:sz w:val="24"/>
          <w:szCs w:val="24"/>
        </w:rPr>
        <w:t xml:space="preserve">a) Vì </w:t>
      </w:r>
      <w:r w:rsidRPr="00E51CF0">
        <w:rPr>
          <w:rFonts w:ascii="Chu Van An" w:hAnsi="Chu Van An" w:cs="Chu Van An"/>
          <w:position w:val="-44"/>
          <w:sz w:val="24"/>
          <w:szCs w:val="24"/>
        </w:rPr>
        <w:object w:dxaOrig="2160" w:dyaOrig="980" w14:anchorId="4C57EDE3">
          <v:shape id="_x0000_i1258" type="#_x0000_t75" style="width:108pt;height:50.25pt" o:ole="">
            <v:imagedata r:id="rId493" o:title=""/>
          </v:shape>
          <o:OLEObject Type="Embed" ProgID="Equation.DSMT4" ShapeID="_x0000_i1258" DrawAspect="Content" ObjectID="_1687849670" r:id="rId494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  </w:t>
      </w:r>
    </w:p>
    <w:p w14:paraId="342CE299" w14:textId="77777777" w:rsidR="000107B0" w:rsidRPr="00E51CF0" w:rsidRDefault="000107B0" w:rsidP="000107B0">
      <w:pPr>
        <w:tabs>
          <w:tab w:val="left" w:pos="284"/>
          <w:tab w:val="left" w:pos="567"/>
          <w:tab w:val="left" w:pos="2268"/>
        </w:tabs>
        <w:spacing w:before="20"/>
        <w:ind w:left="284" w:right="3117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ab/>
        <w:t xml:space="preserve">Do </w:t>
      </w:r>
      <w:r w:rsidRPr="00E51CF0">
        <w:rPr>
          <w:rFonts w:ascii="Chu Van An" w:hAnsi="Chu Van An" w:cs="Chu Van An"/>
          <w:position w:val="-28"/>
          <w:sz w:val="24"/>
          <w:szCs w:val="24"/>
        </w:rPr>
        <w:object w:dxaOrig="2540" w:dyaOrig="660" w14:anchorId="644DE8EA">
          <v:shape id="_x0000_i1259" type="#_x0000_t75" style="width:129.75pt;height:36pt" o:ole="">
            <v:imagedata r:id="rId495" o:title=""/>
          </v:shape>
          <o:OLEObject Type="Embed" ProgID="Equation.DSMT4" ShapeID="_x0000_i1259" DrawAspect="Content" ObjectID="_1687849671" r:id="rId496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giao tuyến của mp</w:t>
      </w:r>
      <w:r w:rsidRPr="00E51CF0">
        <w:rPr>
          <w:rFonts w:ascii="Chu Van An" w:hAnsi="Chu Van An" w:cs="Chu Van An"/>
          <w:position w:val="-10"/>
          <w:sz w:val="24"/>
          <w:szCs w:val="24"/>
        </w:rPr>
        <w:object w:dxaOrig="340" w:dyaOrig="300" w14:anchorId="1BED55D7">
          <v:shape id="_x0000_i1260" type="#_x0000_t75" style="width:14.25pt;height:14.25pt" o:ole="">
            <v:imagedata r:id="rId497" o:title=""/>
          </v:shape>
          <o:OLEObject Type="Embed" ProgID="Equation.DSMT4" ShapeID="_x0000_i1260" DrawAspect="Content" ObjectID="_1687849672" r:id="rId498"/>
        </w:object>
      </w:r>
      <w:r w:rsidRPr="00E51CF0">
        <w:rPr>
          <w:rFonts w:ascii="Chu Van An" w:hAnsi="Chu Van An" w:cs="Chu Van An"/>
          <w:sz w:val="24"/>
          <w:szCs w:val="24"/>
        </w:rPr>
        <w:t>với mp(ABCD) qua M và song song với AD, giao tuyến này cắt CD tại N.</w:t>
      </w:r>
    </w:p>
    <w:p w14:paraId="38FDC878" w14:textId="77777777" w:rsidR="000107B0" w:rsidRPr="00E51CF0" w:rsidRDefault="000107B0" w:rsidP="000107B0">
      <w:pPr>
        <w:tabs>
          <w:tab w:val="left" w:pos="284"/>
          <w:tab w:val="left" w:pos="567"/>
          <w:tab w:val="left" w:pos="2268"/>
        </w:tabs>
        <w:spacing w:before="20"/>
        <w:ind w:left="284" w:right="-1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ab/>
        <w:t xml:space="preserve">Do </w:t>
      </w:r>
      <w:r w:rsidRPr="00E51CF0">
        <w:rPr>
          <w:rFonts w:ascii="Chu Van An" w:hAnsi="Chu Van An" w:cs="Chu Van An"/>
          <w:position w:val="-28"/>
          <w:sz w:val="24"/>
          <w:szCs w:val="24"/>
        </w:rPr>
        <w:object w:dxaOrig="2260" w:dyaOrig="660" w14:anchorId="7B02E41B">
          <v:shape id="_x0000_i1261" type="#_x0000_t75" style="width:115.5pt;height:36pt" o:ole="">
            <v:imagedata r:id="rId499" o:title=""/>
          </v:shape>
          <o:OLEObject Type="Embed" ProgID="Equation.DSMT4" ShapeID="_x0000_i1261" DrawAspect="Content" ObjectID="_1687849673" r:id="rId500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giao tuyến của mp</w:t>
      </w:r>
      <w:r w:rsidRPr="00E51CF0">
        <w:rPr>
          <w:rFonts w:ascii="Chu Van An" w:hAnsi="Chu Van An" w:cs="Chu Van An"/>
          <w:position w:val="-10"/>
          <w:sz w:val="24"/>
          <w:szCs w:val="24"/>
        </w:rPr>
        <w:object w:dxaOrig="340" w:dyaOrig="300" w14:anchorId="38F5D931">
          <v:shape id="_x0000_i1262" type="#_x0000_t75" style="width:14.25pt;height:14.25pt" o:ole="">
            <v:imagedata r:id="rId497" o:title=""/>
          </v:shape>
          <o:OLEObject Type="Embed" ProgID="Equation.DSMT4" ShapeID="_x0000_i1262" DrawAspect="Content" ObjectID="_1687849674" r:id="rId501"/>
        </w:object>
      </w:r>
      <w:r w:rsidRPr="00E51CF0">
        <w:rPr>
          <w:rFonts w:ascii="Chu Van An" w:hAnsi="Chu Van An" w:cs="Chu Van An"/>
          <w:sz w:val="24"/>
          <w:szCs w:val="24"/>
        </w:rPr>
        <w:t>với mp(SCD) qua N và song song với SD, giao tuyến này cắt SC tại P.</w:t>
      </w:r>
    </w:p>
    <w:p w14:paraId="7B0088F8" w14:textId="77777777" w:rsidR="000107B0" w:rsidRPr="00E51CF0" w:rsidRDefault="000107B0" w:rsidP="000107B0">
      <w:pPr>
        <w:tabs>
          <w:tab w:val="left" w:pos="284"/>
          <w:tab w:val="left" w:pos="567"/>
          <w:tab w:val="left" w:pos="2268"/>
        </w:tabs>
        <w:spacing w:before="20"/>
        <w:ind w:left="284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ab/>
        <w:t xml:space="preserve">Do </w:t>
      </w:r>
      <w:r w:rsidRPr="00E51CF0">
        <w:rPr>
          <w:rFonts w:ascii="Chu Van An" w:hAnsi="Chu Van An" w:cs="Chu Van An"/>
          <w:position w:val="-28"/>
          <w:sz w:val="24"/>
          <w:szCs w:val="24"/>
        </w:rPr>
        <w:object w:dxaOrig="2200" w:dyaOrig="660" w14:anchorId="4A9A1088">
          <v:shape id="_x0000_i1263" type="#_x0000_t75" style="width:108pt;height:36pt" o:ole="">
            <v:imagedata r:id="rId502" o:title=""/>
          </v:shape>
          <o:OLEObject Type="Embed" ProgID="Equation.DSMT4" ShapeID="_x0000_i1263" DrawAspect="Content" ObjectID="_1687849675" r:id="rId503"/>
        </w:object>
      </w:r>
      <w:r w:rsidRPr="00E51CF0">
        <w:rPr>
          <w:rFonts w:ascii="Chu Van An" w:hAnsi="Chu Van An" w:cs="Chu Van An"/>
          <w:sz w:val="24"/>
          <w:szCs w:val="24"/>
        </w:rPr>
        <w:t xml:space="preserve"> giao tuyến của mp</w:t>
      </w:r>
      <w:r w:rsidRPr="00E51CF0">
        <w:rPr>
          <w:rFonts w:ascii="Chu Van An" w:hAnsi="Chu Van An" w:cs="Chu Van An"/>
          <w:position w:val="-10"/>
          <w:sz w:val="24"/>
          <w:szCs w:val="24"/>
        </w:rPr>
        <w:object w:dxaOrig="340" w:dyaOrig="300" w14:anchorId="1379022F">
          <v:shape id="_x0000_i1264" type="#_x0000_t75" style="width:14.25pt;height:14.25pt" o:ole="">
            <v:imagedata r:id="rId497" o:title=""/>
          </v:shape>
          <o:OLEObject Type="Embed" ProgID="Equation.DSMT4" ShapeID="_x0000_i1264" DrawAspect="Content" ObjectID="_1687849676" r:id="rId504"/>
        </w:object>
      </w:r>
      <w:r w:rsidRPr="00E51CF0">
        <w:rPr>
          <w:rFonts w:ascii="Chu Van An" w:hAnsi="Chu Van An" w:cs="Chu Van An"/>
          <w:sz w:val="24"/>
          <w:szCs w:val="24"/>
        </w:rPr>
        <w:t>với mp(SAB) qua M và song song với SA, giao tuyến này cắt SB tại Q.</w:t>
      </w:r>
    </w:p>
    <w:p w14:paraId="5E938914" w14:textId="77777777" w:rsidR="000107B0" w:rsidRPr="00E51CF0" w:rsidRDefault="000107B0" w:rsidP="000107B0">
      <w:pPr>
        <w:tabs>
          <w:tab w:val="left" w:pos="284"/>
          <w:tab w:val="left" w:pos="567"/>
          <w:tab w:val="left" w:pos="2268"/>
        </w:tabs>
        <w:spacing w:before="20"/>
        <w:ind w:left="284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ab/>
        <w:t xml:space="preserve">Ngoài ra có </w:t>
      </w:r>
      <w:r w:rsidRPr="00E51CF0">
        <w:rPr>
          <w:rFonts w:ascii="Chu Van An" w:hAnsi="Chu Van An" w:cs="Chu Van An"/>
          <w:position w:val="-28"/>
          <w:sz w:val="24"/>
          <w:szCs w:val="24"/>
        </w:rPr>
        <w:object w:dxaOrig="3120" w:dyaOrig="660" w14:anchorId="24557136">
          <v:shape id="_x0000_i1265" type="#_x0000_t75" style="width:158.25pt;height:36pt" o:ole="">
            <v:imagedata r:id="rId505" o:title=""/>
          </v:shape>
          <o:OLEObject Type="Embed" ProgID="Equation.DSMT4" ShapeID="_x0000_i1265" DrawAspect="Content" ObjectID="_1687849677" r:id="rId506"/>
        </w:object>
      </w:r>
      <w:r w:rsidRPr="00E51CF0">
        <w:rPr>
          <w:rFonts w:ascii="Chu Van An" w:hAnsi="Chu Van An" w:cs="Chu Van An"/>
          <w:sz w:val="24"/>
          <w:szCs w:val="24"/>
        </w:rPr>
        <w:t xml:space="preserve">. </w:t>
      </w:r>
    </w:p>
    <w:p w14:paraId="5CFEAF30" w14:textId="77777777" w:rsidR="000107B0" w:rsidRPr="00E51CF0" w:rsidRDefault="000107B0" w:rsidP="000107B0">
      <w:pPr>
        <w:tabs>
          <w:tab w:val="left" w:pos="284"/>
          <w:tab w:val="left" w:pos="567"/>
          <w:tab w:val="left" w:pos="2268"/>
        </w:tabs>
        <w:spacing w:before="20"/>
        <w:ind w:left="284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>b)Theo câu a)</w:t>
      </w:r>
    </w:p>
    <w:p w14:paraId="3193A5FF" w14:textId="77777777" w:rsidR="000107B0" w:rsidRPr="00E51CF0" w:rsidRDefault="000107B0" w:rsidP="000107B0">
      <w:pPr>
        <w:spacing w:line="240" w:lineRule="auto"/>
        <w:ind w:left="284" w:firstLine="284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E51CF0">
        <w:rPr>
          <w:rFonts w:ascii="Chu Van An" w:hAnsi="Chu Van An" w:cs="Chu Van An"/>
          <w:sz w:val="24"/>
          <w:szCs w:val="24"/>
        </w:rPr>
        <w:t xml:space="preserve">Suy ra thiết diện cần tìm là hình thang MNPQ, do </w:t>
      </w:r>
      <w:r w:rsidRPr="00E51CF0">
        <w:rPr>
          <w:rFonts w:ascii="Chu Van An" w:hAnsi="Chu Van An" w:cs="Chu Van An"/>
          <w:position w:val="-8"/>
          <w:sz w:val="24"/>
          <w:szCs w:val="24"/>
        </w:rPr>
        <w:object w:dxaOrig="1780" w:dyaOrig="279" w14:anchorId="7CE4D791">
          <v:shape id="_x0000_i1266" type="#_x0000_t75" style="width:86.25pt;height:14.25pt" o:ole="">
            <v:imagedata r:id="rId507" o:title=""/>
          </v:shape>
          <o:OLEObject Type="Embed" ProgID="Equation.DSMT4" ShapeID="_x0000_i1266" DrawAspect="Content" ObjectID="_1687849678" r:id="rId508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72833B62" w14:textId="5C676FFB" w:rsidR="000107B0" w:rsidRPr="00E51CF0" w:rsidRDefault="000107B0" w:rsidP="000107B0">
      <w:pPr>
        <w:tabs>
          <w:tab w:val="left" w:pos="284"/>
          <w:tab w:val="left" w:pos="567"/>
          <w:tab w:val="left" w:pos="2268"/>
        </w:tabs>
        <w:spacing w:before="20"/>
        <w:ind w:left="142" w:right="140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E51CF0">
        <w:rPr>
          <w:rFonts w:ascii="Chu Van An" w:hAnsi="Chu Van An" w:cs="Chu Van An"/>
          <w:b/>
          <w:bCs/>
          <w:color w:val="0033CC"/>
          <w:sz w:val="24"/>
          <w:szCs w:val="24"/>
        </w:rPr>
        <w:lastRenderedPageBreak/>
        <w:t xml:space="preserve">Câu 2: </w: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Cho hình chóp S.ABCD có đáy ABCD là hình bình hành, O là giao điểm hai đường chéo, </w:t>
      </w:r>
      <w:r w:rsidRPr="00E51CF0">
        <w:rPr>
          <w:rFonts w:ascii="Chu Van An" w:hAnsi="Chu Van An" w:cs="Chu Van An"/>
          <w:color w:val="000000" w:themeColor="text1"/>
          <w:position w:val="-8"/>
          <w:sz w:val="24"/>
          <w:szCs w:val="24"/>
        </w:rPr>
        <w:object w:dxaOrig="1440" w:dyaOrig="288" w14:anchorId="62332CE8">
          <v:shape id="_x0000_i1267" type="#_x0000_t75" style="width:1in;height:14.25pt" o:ole="">
            <v:imagedata r:id="rId509" o:title=""/>
          </v:shape>
          <o:OLEObject Type="Embed" ProgID="Equation.DSMT4" ShapeID="_x0000_i1267" DrawAspect="Content" ObjectID="_1687849679" r:id="rId510"/>
        </w:objec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 tam giác SBD đều.</w:t>
      </w:r>
    </w:p>
    <w:p w14:paraId="2F8A11C5" w14:textId="77777777" w:rsidR="000107B0" w:rsidRPr="00E51CF0" w:rsidRDefault="000107B0" w:rsidP="000107B0">
      <w:pPr>
        <w:tabs>
          <w:tab w:val="left" w:pos="284"/>
          <w:tab w:val="left" w:pos="567"/>
          <w:tab w:val="left" w:pos="2268"/>
        </w:tabs>
        <w:spacing w:before="20"/>
        <w:ind w:left="142" w:right="140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a) Tìm giao tuyến của hai mặt phẳng </w:t>
      </w:r>
      <w:r w:rsidRPr="00E51CF0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576" w:dyaOrig="432" w14:anchorId="604EA4E9">
          <v:shape id="_x0000_i1268" type="#_x0000_t75" style="width:28.5pt;height:21.75pt" o:ole="">
            <v:imagedata r:id="rId511" o:title=""/>
          </v:shape>
          <o:OLEObject Type="Embed" ProgID="Equation.DSMT4" ShapeID="_x0000_i1268" DrawAspect="Content" ObjectID="_1687849680" r:id="rId512"/>
        </w:objec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 và </w:t>
      </w:r>
      <w:r w:rsidRPr="00E51CF0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576" w:dyaOrig="432" w14:anchorId="44195650">
          <v:shape id="_x0000_i1269" type="#_x0000_t75" style="width:28.5pt;height:21.75pt" o:ole="">
            <v:imagedata r:id="rId513" o:title=""/>
          </v:shape>
          <o:OLEObject Type="Embed" ProgID="Equation.DSMT4" ShapeID="_x0000_i1269" DrawAspect="Content" ObjectID="_1687849681" r:id="rId514"/>
        </w:objec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 .</w:t>
      </w:r>
    </w:p>
    <w:p w14:paraId="5ED86D15" w14:textId="5E03367F" w:rsidR="000107B0" w:rsidRPr="00E51CF0" w:rsidRDefault="000107B0" w:rsidP="000107B0">
      <w:pPr>
        <w:tabs>
          <w:tab w:val="left" w:pos="284"/>
          <w:tab w:val="left" w:pos="567"/>
          <w:tab w:val="left" w:pos="2268"/>
        </w:tabs>
        <w:spacing w:before="20"/>
        <w:ind w:left="142" w:right="140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w:drawing>
          <wp:anchor distT="0" distB="0" distL="114300" distR="114300" simplePos="0" relativeHeight="251668480" behindDoc="1" locked="0" layoutInCell="1" allowOverlap="1" wp14:anchorId="357B16C2" wp14:editId="725C332A">
            <wp:simplePos x="0" y="0"/>
            <wp:positionH relativeFrom="margin">
              <wp:align>right</wp:align>
            </wp:positionH>
            <wp:positionV relativeFrom="paragraph">
              <wp:posOffset>432435</wp:posOffset>
            </wp:positionV>
            <wp:extent cx="1804670" cy="1685925"/>
            <wp:effectExtent l="0" t="0" r="5080" b="9525"/>
            <wp:wrapSquare wrapText="bothSides"/>
            <wp:docPr id="2124573087" name="Picture 2124573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5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0" t="2206" r="1340" b="22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670" cy="1685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b) Gọi </w:t>
      </w:r>
      <w:r w:rsidRPr="00E51CF0">
        <w:rPr>
          <w:rFonts w:ascii="Chu Van An" w:hAnsi="Chu Van An" w:cs="Chu Van An"/>
          <w:color w:val="000000" w:themeColor="text1"/>
          <w:position w:val="-8"/>
          <w:sz w:val="24"/>
          <w:szCs w:val="24"/>
        </w:rPr>
        <w:object w:dxaOrig="576" w:dyaOrig="288" w14:anchorId="1B110279">
          <v:shape id="_x0000_i1270" type="#_x0000_t75" style="width:28.5pt;height:14.25pt" o:ole="">
            <v:imagedata r:id="rId516" o:title=""/>
          </v:shape>
          <o:OLEObject Type="Embed" ProgID="Equation.DSMT4" ShapeID="_x0000_i1270" DrawAspect="Content" ObjectID="_1687849682" r:id="rId517"/>
        </w:objec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 lần lượt là trọng tâm của các tam giác </w:t>
      </w:r>
      <w:r w:rsidRPr="00E51CF0">
        <w:rPr>
          <w:rFonts w:ascii="Chu Van An" w:hAnsi="Chu Van An" w:cs="Chu Van An"/>
          <w:color w:val="000000" w:themeColor="text1"/>
          <w:position w:val="-8"/>
          <w:sz w:val="24"/>
          <w:szCs w:val="24"/>
        </w:rPr>
        <w:object w:dxaOrig="1008" w:dyaOrig="288" w14:anchorId="76989367">
          <v:shape id="_x0000_i1271" type="#_x0000_t75" style="width:50.25pt;height:14.25pt" o:ole="">
            <v:imagedata r:id="rId518" o:title=""/>
          </v:shape>
          <o:OLEObject Type="Embed" ProgID="Equation.DSMT4" ShapeID="_x0000_i1271" DrawAspect="Content" ObjectID="_1687849683" r:id="rId519"/>
        </w:objec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. Chứng minh </w:t>
      </w:r>
      <w:r w:rsidRPr="00E51CF0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432" w:dyaOrig="288" w14:anchorId="565BC024">
          <v:shape id="_x0000_i1272" type="#_x0000_t75" style="width:21.75pt;height:14.25pt" o:ole="">
            <v:imagedata r:id="rId520" o:title=""/>
          </v:shape>
          <o:OLEObject Type="Embed" ProgID="Equation.DSMT4" ShapeID="_x0000_i1272" DrawAspect="Content" ObjectID="_1687849684" r:id="rId521"/>
        </w:objec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 song song với mặt phẳng </w:t>
      </w:r>
      <w:r w:rsidRPr="00E51CF0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576" w:dyaOrig="432" w14:anchorId="18E70A4F">
          <v:shape id="_x0000_i1273" type="#_x0000_t75" style="width:28.5pt;height:21.75pt" o:ole="">
            <v:imagedata r:id="rId522" o:title=""/>
          </v:shape>
          <o:OLEObject Type="Embed" ProgID="Equation.DSMT4" ShapeID="_x0000_i1273" DrawAspect="Content" ObjectID="_1687849685" r:id="rId523"/>
        </w:objec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0E48BC59" w14:textId="5DC4B290" w:rsidR="000107B0" w:rsidRPr="00E51CF0" w:rsidRDefault="000107B0" w:rsidP="000107B0">
      <w:pPr>
        <w:spacing w:line="240" w:lineRule="auto"/>
        <w:ind w:firstLine="284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E51CF0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  <w:r w:rsidRPr="00E51CF0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  </w:t>
      </w:r>
    </w:p>
    <w:p w14:paraId="176E6AF1" w14:textId="77777777" w:rsidR="000107B0" w:rsidRPr="00E51CF0" w:rsidRDefault="000107B0" w:rsidP="000107B0">
      <w:pPr>
        <w:tabs>
          <w:tab w:val="left" w:pos="284"/>
          <w:tab w:val="left" w:pos="567"/>
          <w:tab w:val="left" w:pos="2268"/>
        </w:tabs>
        <w:spacing w:before="20"/>
        <w:ind w:left="567" w:right="3117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a) Có </w:t>
      </w:r>
      <w:r w:rsidRPr="00E51CF0">
        <w:rPr>
          <w:rFonts w:ascii="Chu Van An" w:hAnsi="Chu Van An" w:cs="Chu Van An"/>
          <w:position w:val="-44"/>
          <w:sz w:val="24"/>
          <w:szCs w:val="24"/>
        </w:rPr>
        <w:object w:dxaOrig="2360" w:dyaOrig="980" w14:anchorId="2CF50FC5">
          <v:shape id="_x0000_i1274" type="#_x0000_t75" style="width:117.75pt;height:48pt" o:ole="">
            <v:imagedata r:id="rId524" o:title=""/>
          </v:shape>
          <o:OLEObject Type="Embed" ProgID="Equation.DSMT4" ShapeID="_x0000_i1274" DrawAspect="Content" ObjectID="_1687849686" r:id="rId525"/>
        </w:object>
      </w:r>
    </w:p>
    <w:p w14:paraId="02095368" w14:textId="77777777" w:rsidR="000107B0" w:rsidRPr="00E51CF0" w:rsidRDefault="000107B0" w:rsidP="000107B0">
      <w:pPr>
        <w:tabs>
          <w:tab w:val="left" w:pos="284"/>
          <w:tab w:val="left" w:pos="567"/>
          <w:tab w:val="left" w:pos="2268"/>
        </w:tabs>
        <w:spacing w:before="20"/>
        <w:ind w:left="567" w:right="3117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position w:val="-10"/>
          <w:sz w:val="24"/>
          <w:szCs w:val="24"/>
        </w:rPr>
        <w:object w:dxaOrig="2900" w:dyaOrig="300" w14:anchorId="506AB09A">
          <v:shape id="_x0000_i1275" type="#_x0000_t75" style="width:145.5pt;height:15pt" o:ole="">
            <v:imagedata r:id="rId526" o:title=""/>
          </v:shape>
          <o:OLEObject Type="Embed" ProgID="Equation.DSMT4" ShapeID="_x0000_i1275" DrawAspect="Content" ObjectID="_1687849687" r:id="rId527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3AD16492" w14:textId="49DB8805" w:rsidR="000107B0" w:rsidRPr="00E51CF0" w:rsidRDefault="000107B0" w:rsidP="000107B0">
      <w:pPr>
        <w:tabs>
          <w:tab w:val="left" w:pos="284"/>
          <w:tab w:val="left" w:pos="567"/>
          <w:tab w:val="left" w:pos="2268"/>
        </w:tabs>
        <w:spacing w:before="20"/>
        <w:ind w:left="567" w:right="3117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b) Gọi E trung điể của </w:t>
      </w:r>
      <w:r w:rsidR="005B4337">
        <w:rPr>
          <w:rFonts w:ascii="Chu Van An" w:hAnsi="Chu Van An" w:cs="Chu Van An"/>
          <w:sz w:val="24"/>
          <w:szCs w:val="24"/>
        </w:rPr>
        <w:t>CD</w:t>
      </w:r>
      <w:r w:rsidR="005B4337" w:rsidRPr="005B4337">
        <w:rPr>
          <w:rFonts w:ascii="MS PMincho" w:eastAsia="MS PMincho" w:hAnsi="MS PMincho" w:cs="Chu Van An"/>
          <w:b/>
          <w:color w:val="0000FF"/>
          <w:sz w:val="24"/>
          <w:szCs w:val="24"/>
        </w:rPr>
        <w:t>.</w:t>
      </w:r>
      <w:r w:rsidRPr="00E51CF0">
        <w:rPr>
          <w:rFonts w:ascii="Chu Van An" w:hAnsi="Chu Van An" w:cs="Chu Van An"/>
          <w:sz w:val="24"/>
          <w:szCs w:val="24"/>
        </w:rPr>
        <w:t xml:space="preserve">Xét trong </w:t>
      </w:r>
      <w:r w:rsidRPr="00E51CF0">
        <w:rPr>
          <w:rFonts w:ascii="Chu Van An" w:hAnsi="Chu Van An" w:cs="Chu Van An"/>
          <w:position w:val="-6"/>
          <w:sz w:val="24"/>
          <w:szCs w:val="24"/>
        </w:rPr>
        <w:object w:dxaOrig="580" w:dyaOrig="260" w14:anchorId="2805EFCE">
          <v:shape id="_x0000_i1276" type="#_x0000_t75" style="width:29.25pt;height:12.75pt" o:ole="">
            <v:imagedata r:id="rId528" o:title=""/>
          </v:shape>
          <o:OLEObject Type="Embed" ProgID="Equation.DSMT4" ShapeID="_x0000_i1276" DrawAspect="Content" ObjectID="_1687849688" r:id="rId529"/>
        </w:object>
      </w:r>
      <w:r w:rsidRPr="00E51CF0">
        <w:rPr>
          <w:rFonts w:ascii="Chu Van An" w:hAnsi="Chu Van An" w:cs="Chu Van An"/>
          <w:sz w:val="24"/>
          <w:szCs w:val="24"/>
        </w:rPr>
        <w:t>, theo tính chất trọng tâm có:</w:t>
      </w:r>
    </w:p>
    <w:p w14:paraId="0E0BF9D4" w14:textId="77777777" w:rsidR="000107B0" w:rsidRPr="00E51CF0" w:rsidRDefault="000107B0" w:rsidP="000107B0">
      <w:pPr>
        <w:tabs>
          <w:tab w:val="left" w:pos="284"/>
          <w:tab w:val="left" w:pos="567"/>
          <w:tab w:val="left" w:pos="2268"/>
        </w:tabs>
        <w:spacing w:before="20"/>
        <w:ind w:left="567" w:right="3117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 </w:t>
      </w:r>
      <w:r w:rsidRPr="00E51CF0">
        <w:rPr>
          <w:rFonts w:ascii="Chu Van An" w:hAnsi="Chu Van An" w:cs="Chu Van An"/>
          <w:position w:val="-22"/>
          <w:sz w:val="24"/>
          <w:szCs w:val="24"/>
        </w:rPr>
        <w:object w:dxaOrig="2040" w:dyaOrig="560" w14:anchorId="06CD8A8E">
          <v:shape id="_x0000_i1277" type="#_x0000_t75" style="width:102pt;height:27.75pt" o:ole="">
            <v:imagedata r:id="rId530" o:title=""/>
          </v:shape>
          <o:OLEObject Type="Embed" ProgID="Equation.DSMT4" ShapeID="_x0000_i1277" DrawAspect="Content" ObjectID="_1687849689" r:id="rId531"/>
        </w:object>
      </w:r>
      <w:r w:rsidRPr="00E51CF0">
        <w:rPr>
          <w:rFonts w:ascii="Chu Van An" w:hAnsi="Chu Van An" w:cs="Chu Van An"/>
          <w:sz w:val="24"/>
          <w:szCs w:val="24"/>
        </w:rPr>
        <w:t xml:space="preserve">(Tính chất Talét) , mà </w:t>
      </w:r>
      <w:r w:rsidRPr="00E51CF0">
        <w:rPr>
          <w:rFonts w:ascii="Chu Van An" w:hAnsi="Chu Van An" w:cs="Chu Van An"/>
          <w:position w:val="-10"/>
          <w:sz w:val="24"/>
          <w:szCs w:val="24"/>
        </w:rPr>
        <w:object w:dxaOrig="2460" w:dyaOrig="300" w14:anchorId="16491F76">
          <v:shape id="_x0000_i1278" type="#_x0000_t75" style="width:123pt;height:15pt" o:ole="">
            <v:imagedata r:id="rId532" o:title=""/>
          </v:shape>
          <o:OLEObject Type="Embed" ProgID="Equation.DSMT4" ShapeID="_x0000_i1278" DrawAspect="Content" ObjectID="_1687849690" r:id="rId533"/>
        </w:object>
      </w:r>
      <w:r w:rsidRPr="00E51CF0">
        <w:rPr>
          <w:rFonts w:ascii="Chu Van An" w:hAnsi="Chu Van An" w:cs="Chu Van An"/>
          <w:sz w:val="24"/>
          <w:szCs w:val="24"/>
        </w:rPr>
        <w:t>.</w:t>
      </w:r>
    </w:p>
    <w:p w14:paraId="16F1C377" w14:textId="21E7B859" w:rsidR="000107B0" w:rsidRPr="00E51CF0" w:rsidRDefault="000107B0" w:rsidP="000107B0">
      <w:pPr>
        <w:tabs>
          <w:tab w:val="left" w:pos="284"/>
          <w:tab w:val="left" w:pos="567"/>
          <w:tab w:val="left" w:pos="858"/>
          <w:tab w:val="left" w:pos="2268"/>
        </w:tabs>
        <w:spacing w:before="20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E51CF0">
        <w:rPr>
          <w:rFonts w:ascii="Chu Van An" w:hAnsi="Chu Van An" w:cs="Chu Van An"/>
          <w:noProof/>
          <w:sz w:val="24"/>
          <w:szCs w:val="24"/>
        </w:rPr>
        <w:drawing>
          <wp:anchor distT="0" distB="0" distL="114300" distR="114300" simplePos="0" relativeHeight="251670528" behindDoc="1" locked="0" layoutInCell="1" allowOverlap="1" wp14:anchorId="36683CD4" wp14:editId="13D31AAD">
            <wp:simplePos x="0" y="0"/>
            <wp:positionH relativeFrom="margin">
              <wp:posOffset>4923790</wp:posOffset>
            </wp:positionH>
            <wp:positionV relativeFrom="paragraph">
              <wp:posOffset>325120</wp:posOffset>
            </wp:positionV>
            <wp:extent cx="1963420" cy="1569085"/>
            <wp:effectExtent l="0" t="0" r="0" b="0"/>
            <wp:wrapSquare wrapText="bothSides"/>
            <wp:docPr id="2124573089" name="Picture 2124573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34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3420" cy="1569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51CF0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3: </w: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>Cho hình lập phương AB</w:t>
      </w:r>
      <w:r w:rsidR="005B4337">
        <w:rPr>
          <w:rFonts w:ascii="Chu Van An" w:hAnsi="Chu Van An" w:cs="Chu Van An"/>
          <w:color w:val="000000" w:themeColor="text1"/>
          <w:sz w:val="24"/>
          <w:szCs w:val="24"/>
        </w:rPr>
        <w:t>CD</w:t>
      </w:r>
      <w:r w:rsidR="005B4337" w:rsidRPr="005B4337">
        <w:rPr>
          <w:rFonts w:ascii="MS PMincho" w:eastAsia="MS PMincho" w:hAnsi="MS PMincho" w:cs="Chu Van An"/>
          <w:b/>
          <w:color w:val="0000FF"/>
          <w:sz w:val="24"/>
          <w:szCs w:val="24"/>
        </w:rPr>
        <w:t>.</w: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A'B'C'D'. Gọi M, N, P lần lượt là trung điểm của AA', AD, </w:t>
      </w:r>
      <w:r w:rsidR="005B4337">
        <w:rPr>
          <w:rFonts w:ascii="Chu Van An" w:hAnsi="Chu Van An" w:cs="Chu Van An"/>
          <w:color w:val="000000" w:themeColor="text1"/>
          <w:sz w:val="24"/>
          <w:szCs w:val="24"/>
        </w:rPr>
        <w:t>DC</w:t>
      </w:r>
      <w:r w:rsidR="005B4337" w:rsidRPr="005B4337">
        <w:rPr>
          <w:rFonts w:ascii="MS PMincho" w:eastAsia="MS PMincho" w:hAnsi="MS PMincho" w:cs="Chu Van An"/>
          <w:b/>
          <w:color w:val="0000FF"/>
          <w:sz w:val="24"/>
          <w:szCs w:val="24"/>
        </w:rPr>
        <w:t>.</w:t>
      </w:r>
      <w:r w:rsidRPr="00E51CF0">
        <w:rPr>
          <w:rFonts w:ascii="Chu Van An" w:hAnsi="Chu Van An" w:cs="Chu Van An"/>
          <w:color w:val="000000" w:themeColor="text1"/>
          <w:sz w:val="24"/>
          <w:szCs w:val="24"/>
        </w:rPr>
        <w:t xml:space="preserve"> Tìm thiết diện tạo bởi mặt phẳng đi qua ba điểm M, N, P  với hình lập phương.</w:t>
      </w:r>
    </w:p>
    <w:p w14:paraId="088167E0" w14:textId="27CC7C22" w:rsidR="000107B0" w:rsidRPr="00E51CF0" w:rsidRDefault="000107B0" w:rsidP="000107B0">
      <w:pPr>
        <w:spacing w:line="240" w:lineRule="auto"/>
        <w:ind w:firstLine="284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E51CF0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  <w:r w:rsidRPr="00E51CF0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  </w:t>
      </w:r>
    </w:p>
    <w:p w14:paraId="677ABFA9" w14:textId="6CB81CA9" w:rsidR="000107B0" w:rsidRPr="00E51CF0" w:rsidRDefault="000107B0" w:rsidP="00F006B0">
      <w:pPr>
        <w:pStyle w:val="ListParagraph"/>
        <w:numPr>
          <w:ilvl w:val="0"/>
          <w:numId w:val="6"/>
        </w:numPr>
        <w:tabs>
          <w:tab w:val="left" w:pos="284"/>
          <w:tab w:val="left" w:pos="567"/>
          <w:tab w:val="left" w:pos="858"/>
          <w:tab w:val="left" w:pos="2268"/>
        </w:tabs>
        <w:spacing w:before="20"/>
        <w:ind w:right="3401"/>
        <w:jc w:val="both"/>
        <w:rPr>
          <w:rFonts w:ascii="Chu Van An" w:hAnsi="Chu Van An" w:cs="Chu Van An"/>
          <w:spacing w:val="-4"/>
          <w:sz w:val="24"/>
          <w:szCs w:val="24"/>
        </w:rPr>
      </w:pPr>
      <w:r w:rsidRPr="00E51CF0">
        <w:rPr>
          <w:rFonts w:ascii="Chu Van An" w:hAnsi="Chu Van An" w:cs="Chu Van An"/>
          <w:spacing w:val="-4"/>
          <w:sz w:val="24"/>
          <w:szCs w:val="24"/>
        </w:rPr>
        <w:t xml:space="preserve">Trong mặt phẳng đáy ABCD gọi I và L là giao điểm của đường thẳng NP với AB và </w:t>
      </w:r>
      <w:r w:rsidR="005B4337" w:rsidRPr="005B4337">
        <w:rPr>
          <w:rFonts w:ascii="Chu Van An" w:hAnsi="Chu Van An" w:cs="Chu Van An"/>
          <w:spacing w:val="-4"/>
          <w:sz w:val="24"/>
          <w:szCs w:val="24"/>
        </w:rPr>
        <w:t>BC</w:t>
      </w:r>
      <w:r w:rsidR="005B4337" w:rsidRPr="005B4337">
        <w:rPr>
          <w:rFonts w:ascii="MS PMincho" w:eastAsia="MS PMincho" w:hAnsi="MS PMincho" w:cs="Chu Van An"/>
          <w:b/>
          <w:color w:val="0000FF"/>
          <w:spacing w:val="-4"/>
          <w:sz w:val="24"/>
          <w:szCs w:val="24"/>
        </w:rPr>
        <w:t>.</w:t>
      </w:r>
    </w:p>
    <w:p w14:paraId="6B179494" w14:textId="77777777" w:rsidR="000107B0" w:rsidRPr="00E51CF0" w:rsidRDefault="000107B0" w:rsidP="00F006B0">
      <w:pPr>
        <w:pStyle w:val="ListParagraph"/>
        <w:numPr>
          <w:ilvl w:val="0"/>
          <w:numId w:val="6"/>
        </w:numPr>
        <w:tabs>
          <w:tab w:val="left" w:pos="284"/>
          <w:tab w:val="left" w:pos="567"/>
          <w:tab w:val="left" w:pos="858"/>
          <w:tab w:val="left" w:pos="2268"/>
        </w:tabs>
        <w:spacing w:before="20"/>
        <w:ind w:right="3401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>MI là giao tuyến của hai mặt phẳng (MNP) và (ABB'A'). MI cắt A'B' tại điểm K.</w:t>
      </w:r>
    </w:p>
    <w:p w14:paraId="02ABD7F9" w14:textId="77777777" w:rsidR="000107B0" w:rsidRPr="00E51CF0" w:rsidRDefault="000107B0" w:rsidP="00F006B0">
      <w:pPr>
        <w:pStyle w:val="ListParagraph"/>
        <w:numPr>
          <w:ilvl w:val="0"/>
          <w:numId w:val="6"/>
        </w:numPr>
        <w:tabs>
          <w:tab w:val="left" w:pos="284"/>
          <w:tab w:val="left" w:pos="567"/>
          <w:tab w:val="left" w:pos="858"/>
          <w:tab w:val="left" w:pos="2268"/>
        </w:tabs>
        <w:spacing w:before="20"/>
        <w:ind w:right="3401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>K là điểm chung của mặt phẳng (MNP) với mặt phẳng (A'B'C'D') và có NP // AC // A'C', nên giao tuyến của chúng qua K và song song với A'C', giao tuyến này cắt B'C' tại điểm O.</w:t>
      </w:r>
    </w:p>
    <w:p w14:paraId="158915A5" w14:textId="77777777" w:rsidR="000107B0" w:rsidRPr="00E51CF0" w:rsidRDefault="000107B0" w:rsidP="00F006B0">
      <w:pPr>
        <w:pStyle w:val="ListParagraph"/>
        <w:numPr>
          <w:ilvl w:val="0"/>
          <w:numId w:val="6"/>
        </w:numPr>
        <w:tabs>
          <w:tab w:val="left" w:pos="284"/>
          <w:tab w:val="left" w:pos="567"/>
          <w:tab w:val="left" w:pos="858"/>
          <w:tab w:val="left" w:pos="2268"/>
        </w:tabs>
        <w:spacing w:before="20"/>
        <w:ind w:right="-1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 xml:space="preserve">và L là hai điểm chung của (MNP) và (BCC'B') nên </w:t>
      </w:r>
      <w:r w:rsidRPr="00E51CF0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4F8A1616" wp14:editId="7F7E2D6B">
            <wp:extent cx="1485900" cy="238125"/>
            <wp:effectExtent l="0" t="0" r="0" b="9525"/>
            <wp:docPr id="2124573088" name="Picture 2124573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5"/>
                    <pic:cNvPicPr>
                      <a:picLocks noChangeAspect="1" noChangeArrowheads="1"/>
                    </pic:cNvPicPr>
                  </pic:nvPicPr>
                  <pic:blipFill>
                    <a:blip r:embed="rId5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CF0">
        <w:rPr>
          <w:rFonts w:ascii="Chu Van An" w:hAnsi="Chu Van An" w:cs="Chu Van An"/>
          <w:sz w:val="24"/>
          <w:szCs w:val="24"/>
        </w:rPr>
        <w:t xml:space="preserve">, giao tuyến OL cắt CC' tại H. </w:t>
      </w:r>
    </w:p>
    <w:p w14:paraId="09573CE1" w14:textId="6E5296FD" w:rsidR="000107B0" w:rsidRPr="00E51CF0" w:rsidRDefault="000107B0" w:rsidP="00F006B0">
      <w:pPr>
        <w:pStyle w:val="ListParagraph"/>
        <w:numPr>
          <w:ilvl w:val="0"/>
          <w:numId w:val="6"/>
        </w:numPr>
        <w:tabs>
          <w:tab w:val="left" w:pos="284"/>
          <w:tab w:val="left" w:pos="567"/>
          <w:tab w:val="left" w:pos="858"/>
          <w:tab w:val="left" w:pos="2268"/>
        </w:tabs>
        <w:spacing w:before="20"/>
        <w:jc w:val="both"/>
        <w:rPr>
          <w:rFonts w:ascii="Chu Van An" w:hAnsi="Chu Van An" w:cs="Chu Van An"/>
          <w:sz w:val="24"/>
          <w:szCs w:val="24"/>
        </w:rPr>
      </w:pPr>
      <w:r w:rsidRPr="00E51CF0">
        <w:rPr>
          <w:rFonts w:ascii="Chu Van An" w:hAnsi="Chu Van An" w:cs="Chu Van An"/>
          <w:sz w:val="24"/>
          <w:szCs w:val="24"/>
        </w:rPr>
        <w:t>Kết luận thiết diện của hình lập phương khi bị cắt bởi mặt phẳng (MNP) là lục giác MNPHOK, có các cặp cạnh đối song song.</w:t>
      </w:r>
    </w:p>
    <w:p w14:paraId="65A39ED5" w14:textId="5F78CF09" w:rsidR="003B77C9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51CF0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51CF0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E51CF0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558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513"/>
        <w:gridCol w:w="3045"/>
      </w:tblGrid>
      <w:tr w:rsidR="00925639" w:rsidRPr="00297089" w14:paraId="7E3C046B" w14:textId="77777777" w:rsidTr="00925639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74D0EF2" w14:textId="4B18517A" w:rsidR="00925639" w:rsidRPr="00871A5E" w:rsidRDefault="00925639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Cho tứ diện </w:t>
            </w:r>
            <w:r w:rsidRPr="00871A5E">
              <w:rPr>
                <w:rFonts w:ascii="Chu Van An" w:hAnsi="Chu Van An" w:cs="Chu Van An"/>
                <w:i/>
                <w:sz w:val="24"/>
                <w:szCs w:val="24"/>
              </w:rPr>
              <w:t xml:space="preserve">ABCD 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có </w:t>
            </w:r>
            <w:r w:rsidRPr="00871A5E">
              <w:rPr>
                <w:rFonts w:ascii="Chu Van An" w:hAnsi="Chu Van An" w:cs="Chu Van An"/>
                <w:i/>
                <w:sz w:val="24"/>
                <w:szCs w:val="24"/>
              </w:rPr>
              <w:t xml:space="preserve">M 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là trung điểm của </w:t>
            </w:r>
            <w:r w:rsidR="005B4337">
              <w:rPr>
                <w:rFonts w:ascii="Chu Van An" w:hAnsi="Chu Van An" w:cs="Chu Van An"/>
                <w:i/>
                <w:sz w:val="24"/>
                <w:szCs w:val="24"/>
              </w:rPr>
              <w:t>AC</w:t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.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Mặt phẳng (</w:t>
            </w:r>
            <w:r w:rsidRPr="00871A5E">
              <w:rPr>
                <w:rFonts w:ascii="Chu Van An" w:hAnsi="Chu Van An" w:cs="Chu Van An"/>
                <w:i/>
                <w:sz w:val="24"/>
                <w:szCs w:val="24"/>
              </w:rPr>
              <w:t>P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) đi qua </w:t>
            </w:r>
            <w:r w:rsidRPr="00871A5E">
              <w:rPr>
                <w:rFonts w:ascii="Chu Van An" w:hAnsi="Chu Van An" w:cs="Chu Van An"/>
                <w:i/>
                <w:sz w:val="24"/>
                <w:szCs w:val="24"/>
              </w:rPr>
              <w:t xml:space="preserve">M 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song song với mặt phẳng (</w:t>
            </w:r>
            <w:r w:rsidRPr="00871A5E">
              <w:rPr>
                <w:rFonts w:ascii="Chu Van An" w:hAnsi="Chu Van An" w:cs="Chu Van An"/>
                <w:i/>
                <w:sz w:val="24"/>
                <w:szCs w:val="24"/>
              </w:rPr>
              <w:t>ABD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). Thiết diện của tứ diện </w:t>
            </w:r>
            <w:r w:rsidRPr="00871A5E">
              <w:rPr>
                <w:rFonts w:ascii="Chu Van An" w:hAnsi="Chu Van An" w:cs="Chu Van An"/>
                <w:i/>
                <w:sz w:val="24"/>
                <w:szCs w:val="24"/>
              </w:rPr>
              <w:t xml:space="preserve">ABCD 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cắt bởi mặt phẳng (</w:t>
            </w:r>
            <w:r w:rsidRPr="00871A5E">
              <w:rPr>
                <w:rFonts w:ascii="Chu Van An" w:hAnsi="Chu Van An" w:cs="Chu Van An"/>
                <w:i/>
                <w:sz w:val="24"/>
                <w:szCs w:val="24"/>
              </w:rPr>
              <w:t>P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) là</w:t>
            </w:r>
          </w:p>
          <w:p w14:paraId="32431F13" w14:textId="70B3F529" w:rsidR="00925639" w:rsidRPr="00871A5E" w:rsidRDefault="00925639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871A5E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Hình thang.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Hình chữ nhật.</w:t>
            </w:r>
          </w:p>
          <w:p w14:paraId="540BE87A" w14:textId="633AC862" w:rsidR="00925639" w:rsidRPr="00871A5E" w:rsidRDefault="00925639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Hình bình hành.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Tam gi</w:t>
            </w:r>
            <w:r w:rsidR="005B4337">
              <w:rPr>
                <w:rFonts w:ascii="Chu Van An" w:hAnsi="Chu Van An" w:cs="Chu Van An"/>
                <w:sz w:val="24"/>
                <w:szCs w:val="24"/>
              </w:rPr>
              <w:t>ác</w:t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.</w:t>
            </w:r>
          </w:p>
          <w:p w14:paraId="67E28295" w14:textId="77777777" w:rsidR="00925639" w:rsidRPr="00297089" w:rsidRDefault="00925639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7B88E67" w14:textId="77777777" w:rsidR="00925639" w:rsidRPr="00297089" w:rsidRDefault="00925639" w:rsidP="00C127CE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 xml:space="preserve">   Lời giải</w:t>
            </w:r>
          </w:p>
        </w:tc>
      </w:tr>
      <w:tr w:rsidR="00925639" w:rsidRPr="00297089" w14:paraId="0196E80C" w14:textId="77777777" w:rsidTr="00925639">
        <w:trPr>
          <w:trHeight w:val="399"/>
        </w:trPr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F827893" w14:textId="77777777" w:rsidR="00925639" w:rsidRPr="00871A5E" w:rsidRDefault="00925639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99"/>
                <w:sz w:val="24"/>
                <w:szCs w:val="24"/>
                <w:lang w:val="nl-NL"/>
              </w:rPr>
            </w:pP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lastRenderedPageBreak/>
              <w:t>Câu 2: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Cho hình chóp </w:t>
            </w:r>
            <w:r w:rsidRPr="00871A5E">
              <w:rPr>
                <w:rFonts w:eastAsia="Arial"/>
                <w:position w:val="-6"/>
              </w:rPr>
              <w:object w:dxaOrig="915" w:dyaOrig="285" w14:anchorId="27A91619">
                <v:shape id="_x0000_i1279" type="#_x0000_t75" style="width:45.75pt;height:14.25pt" o:ole="">
                  <v:imagedata r:id="rId536" o:title=""/>
                </v:shape>
                <o:OLEObject Type="Embed" ProgID="Equation.DSMT4" ShapeID="_x0000_i1279" DrawAspect="Content" ObjectID="_1687849691" r:id="rId537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có đáy </w:t>
            </w:r>
            <w:r w:rsidRPr="00871A5E">
              <w:rPr>
                <w:rFonts w:eastAsia="Arial"/>
                <w:position w:val="-6"/>
              </w:rPr>
              <w:object w:dxaOrig="720" w:dyaOrig="285" w14:anchorId="1CC17E59">
                <v:shape id="_x0000_i1280" type="#_x0000_t75" style="width:36pt;height:14.25pt" o:ole="">
                  <v:imagedata r:id="rId538" o:title=""/>
                </v:shape>
                <o:OLEObject Type="Embed" ProgID="Equation.DSMT4" ShapeID="_x0000_i1280" DrawAspect="Content" ObjectID="_1687849692" r:id="rId539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là hình bình hành, mặt bên </w:t>
            </w:r>
            <w:r w:rsidRPr="00871A5E">
              <w:rPr>
                <w:rFonts w:eastAsia="Arial"/>
                <w:position w:val="-6"/>
              </w:rPr>
              <w:object w:dxaOrig="525" w:dyaOrig="285" w14:anchorId="4618D7D3">
                <v:shape id="_x0000_i1281" type="#_x0000_t75" style="width:26.25pt;height:14.25pt" o:ole="">
                  <v:imagedata r:id="rId540" o:title=""/>
                </v:shape>
                <o:OLEObject Type="Embed" ProgID="Equation.DSMT4" ShapeID="_x0000_i1281" DrawAspect="Content" ObjectID="_1687849693" r:id="rId541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là tam giác đều. Gọi </w:t>
            </w:r>
            <w:r w:rsidRPr="00871A5E">
              <w:rPr>
                <w:rFonts w:eastAsia="Arial"/>
                <w:position w:val="-4"/>
              </w:rPr>
              <w:object w:dxaOrig="315" w:dyaOrig="255" w14:anchorId="421C9C09">
                <v:shape id="_x0000_i1282" type="#_x0000_t75" style="width:15.75pt;height:12.75pt" o:ole="">
                  <v:imagedata r:id="rId542" o:title=""/>
                </v:shape>
                <o:OLEObject Type="Embed" ProgID="Equation.DSMT4" ShapeID="_x0000_i1282" DrawAspect="Content" ObjectID="_1687849694" r:id="rId543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là điểm di động trên đoạn thẳng </w:t>
            </w:r>
            <w:r w:rsidRPr="00871A5E">
              <w:rPr>
                <w:rFonts w:eastAsia="Arial"/>
                <w:position w:val="-4"/>
              </w:rPr>
              <w:object w:dxaOrig="405" w:dyaOrig="255" w14:anchorId="5E9ACBB3">
                <v:shape id="_x0000_i1283" type="#_x0000_t75" style="width:20.25pt;height:12.75pt" o:ole="">
                  <v:imagedata r:id="rId544" o:title=""/>
                </v:shape>
                <o:OLEObject Type="Embed" ProgID="Equation.DSMT4" ShapeID="_x0000_i1283" DrawAspect="Content" ObjectID="_1687849695" r:id="rId545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871A5E">
              <w:rPr>
                <w:rFonts w:eastAsia="Arial"/>
                <w:position w:val="-10"/>
              </w:rPr>
              <w:object w:dxaOrig="1470" w:dyaOrig="315" w14:anchorId="73858856">
                <v:shape id="_x0000_i1284" type="#_x0000_t75" style="width:73.5pt;height:15.75pt" o:ole="">
                  <v:imagedata r:id="rId546" o:title=""/>
                </v:shape>
                <o:OLEObject Type="Embed" ProgID="Equation.DSMT4" ShapeID="_x0000_i1284" DrawAspect="Content" ObjectID="_1687849696" r:id="rId547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. Qua </w:t>
            </w:r>
            <w:r w:rsidRPr="00871A5E">
              <w:rPr>
                <w:rFonts w:eastAsia="Arial"/>
                <w:position w:val="-4"/>
              </w:rPr>
              <w:object w:dxaOrig="315" w:dyaOrig="255" w14:anchorId="64CC442D">
                <v:shape id="_x0000_i1285" type="#_x0000_t75" style="width:15.75pt;height:12.75pt" o:ole="">
                  <v:imagedata r:id="rId542" o:title=""/>
                </v:shape>
                <o:OLEObject Type="Embed" ProgID="Equation.DSMT4" ShapeID="_x0000_i1285" DrawAspect="Content" ObjectID="_1687849697" r:id="rId548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dựng mặt phẳng </w:t>
            </w:r>
            <w:r w:rsidRPr="00871A5E">
              <w:rPr>
                <w:rFonts w:eastAsia="Arial"/>
                <w:position w:val="-14"/>
              </w:rPr>
              <w:object w:dxaOrig="375" w:dyaOrig="405" w14:anchorId="0B6052C9">
                <v:shape id="_x0000_i1286" type="#_x0000_t75" style="width:18.75pt;height:20.25pt" o:ole="">
                  <v:imagedata r:id="rId549" o:title=""/>
                </v:shape>
                <o:OLEObject Type="Embed" ProgID="Equation.DSMT4" ShapeID="_x0000_i1286" DrawAspect="Content" ObjectID="_1687849698" r:id="rId550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song song với mặt phẳng </w:t>
            </w:r>
            <w:r w:rsidRPr="00871A5E">
              <w:rPr>
                <w:rFonts w:eastAsia="Arial"/>
                <w:position w:val="-14"/>
              </w:rPr>
              <w:object w:dxaOrig="690" w:dyaOrig="405" w14:anchorId="095493BB">
                <v:shape id="_x0000_i1287" type="#_x0000_t75" style="width:34.5pt;height:20.25pt" o:ole="">
                  <v:imagedata r:id="rId551" o:title=""/>
                </v:shape>
                <o:OLEObject Type="Embed" ProgID="Equation.DSMT4" ShapeID="_x0000_i1287" DrawAspect="Content" ObjectID="_1687849699" r:id="rId552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. Thiết diện tạo với mặt phẳng </w:t>
            </w:r>
            <w:r w:rsidRPr="00871A5E">
              <w:rPr>
                <w:rFonts w:eastAsia="Arial"/>
                <w:position w:val="-14"/>
              </w:rPr>
              <w:object w:dxaOrig="375" w:dyaOrig="405" w14:anchorId="0CB434F1">
                <v:shape id="_x0000_i1288" type="#_x0000_t75" style="width:18.75pt;height:20.25pt" o:ole="">
                  <v:imagedata r:id="rId549" o:title=""/>
                </v:shape>
                <o:OLEObject Type="Embed" ProgID="Equation.DSMT4" ShapeID="_x0000_i1288" DrawAspect="Content" ObjectID="_1687849700" r:id="rId553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và chóp </w:t>
            </w:r>
            <w:r w:rsidRPr="00871A5E">
              <w:rPr>
                <w:rFonts w:eastAsia="Arial"/>
                <w:position w:val="-6"/>
              </w:rPr>
              <w:object w:dxaOrig="915" w:dyaOrig="285" w14:anchorId="785FCA61">
                <v:shape id="_x0000_i1289" type="#_x0000_t75" style="width:45.75pt;height:14.25pt" o:ole="">
                  <v:imagedata r:id="rId536" o:title=""/>
                </v:shape>
                <o:OLEObject Type="Embed" ProgID="Equation.DSMT4" ShapeID="_x0000_i1289" DrawAspect="Content" ObjectID="_1687849701" r:id="rId554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là hình gì?</w:t>
            </w:r>
          </w:p>
          <w:p w14:paraId="2B589B69" w14:textId="681A9397" w:rsidR="00925639" w:rsidRPr="00871A5E" w:rsidRDefault="00925639" w:rsidP="00C127CE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871A5E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871A5E">
              <w:rPr>
                <w:rFonts w:ascii="Chu Van An" w:hAnsi="Chu Van An" w:cs="Chu Van An"/>
                <w:b/>
                <w:color w:val="000099"/>
                <w:sz w:val="24"/>
                <w:szCs w:val="24"/>
                <w:lang w:val="nl-NL"/>
              </w:rPr>
              <w:t xml:space="preserve"> </w:t>
            </w:r>
            <w:r w:rsidRPr="00871A5E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Hình thang cân.</w:t>
            </w:r>
            <w:r w:rsidRPr="00871A5E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871A5E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Hình thang vuông.</w:t>
            </w:r>
          </w:p>
          <w:p w14:paraId="014ED63A" w14:textId="6B5DB205" w:rsidR="00925639" w:rsidRPr="00871A5E" w:rsidRDefault="00925639" w:rsidP="00C127CE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871A5E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871A5E">
              <w:rPr>
                <w:rFonts w:ascii="Chu Van An" w:hAnsi="Chu Van An" w:cs="Chu Van An"/>
                <w:b/>
                <w:color w:val="000099"/>
                <w:sz w:val="24"/>
                <w:szCs w:val="24"/>
                <w:lang w:val="nl-NL"/>
              </w:rPr>
              <w:t xml:space="preserve"> </w:t>
            </w:r>
            <w:r w:rsidRPr="00871A5E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Hình tam gi</w:t>
            </w:r>
            <w:r w:rsidR="005B4337">
              <w:rPr>
                <w:rFonts w:ascii="Chu Van An" w:hAnsi="Chu Van An" w:cs="Chu Van An"/>
                <w:sz w:val="24"/>
                <w:szCs w:val="24"/>
              </w:rPr>
              <w:t>ác</w:t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.</w:t>
            </w:r>
            <w:r w:rsidRPr="00871A5E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871A5E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Hình bình hành.</w:t>
            </w:r>
          </w:p>
          <w:p w14:paraId="487D22B2" w14:textId="77777777" w:rsidR="00925639" w:rsidRPr="00297089" w:rsidRDefault="00925639" w:rsidP="00C127C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3A8E647" w14:textId="77777777" w:rsidR="00925639" w:rsidRPr="00297089" w:rsidRDefault="00925639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925639" w:rsidRPr="00297089" w14:paraId="42158DC5" w14:textId="77777777" w:rsidTr="00925639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550B4F5" w14:textId="77777777" w:rsidR="00925639" w:rsidRPr="00871A5E" w:rsidRDefault="00925639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3: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Cho tứ diện đều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0DE3DA5C">
                <v:shape id="_x0000_i1290" type="#_x0000_t75" style="width:36pt;height:14.25pt" o:ole="">
                  <v:imagedata r:id="rId555" o:title=""/>
                </v:shape>
                <o:OLEObject Type="Embed" ProgID="Equation.DSMT4" ShapeID="_x0000_i1290" DrawAspect="Content" ObjectID="_1687849702" r:id="rId556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871A5E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55" w14:anchorId="793CBD48">
                <v:shape id="_x0000_i1291" type="#_x0000_t75" style="width:10.5pt;height:12.75pt" o:ole="">
                  <v:imagedata r:id="rId557" o:title=""/>
                </v:shape>
                <o:OLEObject Type="Embed" ProgID="Equation.DSMT4" ShapeID="_x0000_i1291" DrawAspect="Content" ObjectID="_1687849703" r:id="rId558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là trung điểm đoạn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2A366666">
                <v:shape id="_x0000_i1292" type="#_x0000_t75" style="width:20.25pt;height:14.25pt" o:ole="">
                  <v:imagedata r:id="rId559" o:title=""/>
                </v:shape>
                <o:OLEObject Type="Embed" ProgID="Equation.DSMT4" ShapeID="_x0000_i1292" DrawAspect="Content" ObjectID="_1687849704" r:id="rId560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871A5E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0403189F">
                <v:shape id="_x0000_i1293" type="#_x0000_t75" style="width:15.75pt;height:12.75pt" o:ole="">
                  <v:imagedata r:id="rId561" o:title=""/>
                </v:shape>
                <o:OLEObject Type="Embed" ProgID="Equation.DSMT4" ShapeID="_x0000_i1293" DrawAspect="Content" ObjectID="_1687849705" r:id="rId562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là điểm nằm trên đoạn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05D43CC5">
                <v:shape id="_x0000_i1294" type="#_x0000_t75" style="width:20.25pt;height:14.25pt" o:ole="">
                  <v:imagedata r:id="rId563" o:title=""/>
                </v:shape>
                <o:OLEObject Type="Embed" ProgID="Equation.DSMT4" ShapeID="_x0000_i1294" DrawAspect="Content" ObjectID="_1687849706" r:id="rId564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(</w:t>
            </w:r>
            <w:r w:rsidRPr="00871A5E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3A2BFD1A">
                <v:shape id="_x0000_i1295" type="#_x0000_t75" style="width:15.75pt;height:12.75pt" o:ole="">
                  <v:imagedata r:id="rId565" o:title=""/>
                </v:shape>
                <o:OLEObject Type="Embed" ProgID="Equation.DSMT4" ShapeID="_x0000_i1295" DrawAspect="Content" ObjectID="_1687849707" r:id="rId566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khác </w:t>
            </w:r>
            <w:r w:rsidRPr="00871A5E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44999660">
                <v:shape id="_x0000_i1296" type="#_x0000_t75" style="width:12pt;height:12.75pt" o:ole="">
                  <v:imagedata r:id="rId567" o:title=""/>
                </v:shape>
                <o:OLEObject Type="Embed" ProgID="Equation.DSMT4" ShapeID="_x0000_i1296" DrawAspect="Content" ObjectID="_1687849708" r:id="rId568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532AC919">
                <v:shape id="_x0000_i1297" type="#_x0000_t75" style="width:12pt;height:14.25pt" o:ole="">
                  <v:imagedata r:id="rId569" o:title=""/>
                </v:shape>
                <o:OLEObject Type="Embed" ProgID="Equation.DSMT4" ShapeID="_x0000_i1297" DrawAspect="Content" ObjectID="_1687849709" r:id="rId570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),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2B71B753">
                <v:shape id="_x0000_i1298" type="#_x0000_t75" style="width:21pt;height:20.25pt" o:ole="">
                  <v:imagedata r:id="rId571" o:title=""/>
                </v:shape>
                <o:OLEObject Type="Embed" ProgID="Equation.DSMT4" ShapeID="_x0000_i1298" DrawAspect="Content" ObjectID="_1687849710" r:id="rId572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là mặt phẳng qua </w:t>
            </w:r>
            <w:r w:rsidRPr="00871A5E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4492AC91">
                <v:shape id="_x0000_i1299" type="#_x0000_t75" style="width:15.75pt;height:12.75pt" o:ole="">
                  <v:imagedata r:id="rId573" o:title=""/>
                </v:shape>
                <o:OLEObject Type="Embed" ProgID="Equation.DSMT4" ShapeID="_x0000_i1299" DrawAspect="Content" ObjectID="_1687849711" r:id="rId574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và song song với mặt phẳng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75" w:dyaOrig="405" w14:anchorId="49F3001B">
                <v:shape id="_x0000_i1300" type="#_x0000_t75" style="width:33.75pt;height:20.25pt" o:ole="">
                  <v:imagedata r:id="rId575" o:title=""/>
                </v:shape>
                <o:OLEObject Type="Embed" ProgID="Equation.DSMT4" ShapeID="_x0000_i1300" DrawAspect="Content" ObjectID="_1687849712" r:id="rId576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. Khi đó thiết diện của tứ diện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0A57E5F3">
                <v:shape id="_x0000_i1301" type="#_x0000_t75" style="width:36pt;height:14.25pt" o:ole="">
                  <v:imagedata r:id="rId555" o:title=""/>
                </v:shape>
                <o:OLEObject Type="Embed" ProgID="Equation.DSMT4" ShapeID="_x0000_i1301" DrawAspect="Content" ObjectID="_1687849713" r:id="rId577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khi cắt bởi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691D6275">
                <v:shape id="_x0000_i1302" type="#_x0000_t75" style="width:21pt;height:20.25pt" o:ole="">
                  <v:imagedata r:id="rId571" o:title=""/>
                </v:shape>
                <o:OLEObject Type="Embed" ProgID="Equation.DSMT4" ShapeID="_x0000_i1302" DrawAspect="Content" ObjectID="_1687849714" r:id="rId578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543ACF01" w14:textId="49481940" w:rsidR="00925639" w:rsidRPr="00871A5E" w:rsidRDefault="00925639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871A5E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Một tam giác vuông cân.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Một tam giác đều.</w:t>
            </w:r>
          </w:p>
          <w:p w14:paraId="6F2440F3" w14:textId="55C92AFE" w:rsidR="00925639" w:rsidRPr="00871A5E" w:rsidRDefault="00925639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871A5E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Một hình bình hành.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Một tam giác cân.</w:t>
            </w:r>
          </w:p>
          <w:p w14:paraId="5CDC9BDE" w14:textId="77777777" w:rsidR="00925639" w:rsidRPr="00297089" w:rsidRDefault="00925639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6547B94" w14:textId="77777777" w:rsidR="00925639" w:rsidRPr="00297089" w:rsidRDefault="00925639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925639" w:rsidRPr="00297089" w14:paraId="5435667D" w14:textId="77777777" w:rsidTr="00925639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FEC9076" w14:textId="77777777" w:rsidR="00925639" w:rsidRPr="00871A5E" w:rsidRDefault="00925639" w:rsidP="00C127CE">
            <w:pPr>
              <w:spacing w:line="276" w:lineRule="auto"/>
              <w:mirrorIndents/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</w:pPr>
            <w:r w:rsidRPr="00871A5E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>Câu 4:</w:t>
            </w:r>
            <w:r w:rsidRPr="00871A5E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 xml:space="preserve">Cho hình lăng trụ </w:t>
            </w:r>
            <w:r w:rsidRPr="00871A5E">
              <w:rPr>
                <w:rFonts w:eastAsia="Times New Roman"/>
                <w:position w:val="-6"/>
              </w:rPr>
              <w:object w:dxaOrig="1245" w:dyaOrig="285" w14:anchorId="275711C6">
                <v:shape id="_x0000_i1303" type="#_x0000_t75" style="width:62.25pt;height:14.25pt" o:ole="">
                  <v:imagedata r:id="rId579" o:title=""/>
                </v:shape>
                <o:OLEObject Type="Embed" ProgID="Equation.DSMT4" ShapeID="_x0000_i1303" DrawAspect="Content" ObjectID="_1687849715" r:id="rId580"/>
              </w:object>
            </w:r>
            <w:r w:rsidRPr="00871A5E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 xml:space="preserve">. </w:t>
            </w:r>
            <w:r w:rsidRPr="00871A5E">
              <w:rPr>
                <w:rFonts w:ascii="Chu Van An" w:eastAsia="Times New Roman" w:hAnsi="Chu Van An" w:cs="Chu Van An"/>
                <w:sz w:val="24"/>
                <w:szCs w:val="24"/>
                <w:lang w:val="pt-BR"/>
              </w:rPr>
              <w:t>Cắt hình lăng trụ bởi một mặt phẳng ta được một thiết diện. Số cạnh lớn nhất của thiết diện thu được là?</w:t>
            </w:r>
          </w:p>
          <w:p w14:paraId="416EED29" w14:textId="4442580A" w:rsidR="00925639" w:rsidRPr="00871A5E" w:rsidRDefault="00925639" w:rsidP="00C127C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871A5E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 xml:space="preserve"> 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5251A8A7">
                <v:shape id="_x0000_i1304" type="#_x0000_t75" style="width:9pt;height:14.25pt" o:ole="">
                  <v:imagedata r:id="rId581" o:title=""/>
                </v:shape>
                <o:OLEObject Type="Embed" ProgID="Equation.DSMT4" ShapeID="_x0000_i1304" DrawAspect="Content" ObjectID="_1687849716" r:id="rId582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871A5E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21BFF2B3">
                <v:shape id="_x0000_i1305" type="#_x0000_t75" style="width:9.75pt;height:12.75pt" o:ole="">
                  <v:imagedata r:id="rId583" o:title=""/>
                </v:shape>
                <o:OLEObject Type="Embed" ProgID="Equation.DSMT4" ShapeID="_x0000_i1305" DrawAspect="Content" ObjectID="_1687849717" r:id="rId584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5BCE834F">
                <v:shape id="_x0000_i1306" type="#_x0000_t75" style="width:9pt;height:14.25pt" o:ole="">
                  <v:imagedata r:id="rId585" o:title=""/>
                </v:shape>
                <o:OLEObject Type="Embed" ProgID="Equation.DSMT4" ShapeID="_x0000_i1306" DrawAspect="Content" ObjectID="_1687849718" r:id="rId586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1C905614">
                <v:shape id="_x0000_i1307" type="#_x0000_t75" style="width:9.75pt;height:14.25pt" o:ole="">
                  <v:imagedata r:id="rId587" o:title=""/>
                </v:shape>
                <o:OLEObject Type="Embed" ProgID="Equation.DSMT4" ShapeID="_x0000_i1307" DrawAspect="Content" ObjectID="_1687849719" r:id="rId588"/>
              </w:object>
            </w:r>
            <w:r w:rsidRPr="00871A5E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>.</w:t>
            </w:r>
          </w:p>
          <w:p w14:paraId="578D261E" w14:textId="77777777" w:rsidR="00925639" w:rsidRPr="00297089" w:rsidRDefault="00925639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CFC4023" w14:textId="77777777" w:rsidR="00925639" w:rsidRPr="00297089" w:rsidRDefault="00925639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925639" w:rsidRPr="00297089" w14:paraId="53D5AAD7" w14:textId="77777777" w:rsidTr="00925639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FA9B935" w14:textId="77777777" w:rsidR="00925639" w:rsidRPr="00871A5E" w:rsidRDefault="00925639" w:rsidP="00C127CE">
            <w:pPr>
              <w:spacing w:line="276" w:lineRule="auto"/>
              <w:contextualSpacing/>
              <w:mirrorIndents/>
              <w:rPr>
                <w:rFonts w:ascii="Chu Van An" w:eastAsia="Calibri" w:hAnsi="Chu Van An" w:cs="Chu Van An"/>
                <w:b/>
                <w:sz w:val="24"/>
                <w:szCs w:val="24"/>
              </w:rPr>
            </w:pPr>
            <w:r w:rsidRPr="00871A5E"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</w:rPr>
              <w:t>Câu 5: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Cho hình vuông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720" w:dyaOrig="285" w14:anchorId="6842F1B7">
                <v:shape id="_x0000_i1308" type="#_x0000_t75" style="width:36pt;height:14.25pt" o:ole="">
                  <v:imagedata r:id="rId589" o:title=""/>
                </v:shape>
                <o:OLEObject Type="Embed" ProgID="Equation.DSMT4" ShapeID="_x0000_i1308" DrawAspect="Content" ObjectID="_1687849720" r:id="rId590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và tam giác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95" w:dyaOrig="285" w14:anchorId="6B3FD903">
                <v:shape id="_x0000_i1309" type="#_x0000_t75" style="width:24.75pt;height:14.25pt" o:ole="">
                  <v:imagedata r:id="rId591" o:title=""/>
                </v:shape>
                <o:OLEObject Type="Embed" ProgID="Equation.DSMT4" ShapeID="_x0000_i1309" DrawAspect="Content" ObjectID="_1687849721" r:id="rId592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nằm trong hai mặt phẳng khác nhau. </w:t>
            </w:r>
            <w:r w:rsidRPr="00871A5E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70" w14:anchorId="0B7538A3">
                <v:shape id="_x0000_i1310" type="#_x0000_t75" style="width:15.75pt;height:13.5pt" o:ole="">
                  <v:imagedata r:id="rId593" o:title=""/>
                </v:shape>
                <o:OLEObject Type="Embed" ProgID="Equation.DSMT4" ShapeID="_x0000_i1310" DrawAspect="Content" ObjectID="_1687849722" r:id="rId594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là điểm nằm trên đoạn </w:t>
            </w:r>
            <w:r w:rsidRPr="00871A5E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20" w:dyaOrig="270" w14:anchorId="2B0A7219">
                <v:shape id="_x0000_i1311" type="#_x0000_t75" style="width:21pt;height:13.5pt" o:ole="">
                  <v:imagedata r:id="rId595" o:title=""/>
                </v:shape>
                <o:OLEObject Type="Embed" ProgID="Equation.DSMT4" ShapeID="_x0000_i1311" DrawAspect="Content" ObjectID="_1687849723" r:id="rId596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, qua </w:t>
            </w:r>
            <w:r w:rsidRPr="00871A5E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70" w14:anchorId="4AC7FB5A">
                <v:shape id="_x0000_i1312" type="#_x0000_t75" style="width:15.75pt;height:13.5pt" o:ole="">
                  <v:imagedata r:id="rId597" o:title=""/>
                </v:shape>
                <o:OLEObject Type="Embed" ProgID="Equation.DSMT4" ShapeID="_x0000_i1312" DrawAspect="Content" ObjectID="_1687849724" r:id="rId598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dựng mặt phẳng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20" w14:anchorId="75029677">
                <v:shape id="_x0000_i1313" type="#_x0000_t75" style="width:21pt;height:21pt" o:ole="">
                  <v:imagedata r:id="rId599" o:title=""/>
                </v:shape>
                <o:OLEObject Type="Embed" ProgID="Equation.DSMT4" ShapeID="_x0000_i1313" DrawAspect="Content" ObjectID="_1687849725" r:id="rId600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song song với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20" w14:anchorId="7F534D36">
                <v:shape id="_x0000_i1314" type="#_x0000_t75" style="width:35.25pt;height:21pt" o:ole="">
                  <v:imagedata r:id="rId601" o:title=""/>
                </v:shape>
                <o:OLEObject Type="Embed" ProgID="Equation.DSMT4" ShapeID="_x0000_i1314" DrawAspect="Content" ObjectID="_1687849726" r:id="rId602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. Thiết diện tạo bởi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20" w14:anchorId="39C605BB">
                <v:shape id="_x0000_i1315" type="#_x0000_t75" style="width:21pt;height:21pt" o:ole="">
                  <v:imagedata r:id="rId599" o:title=""/>
                </v:shape>
                <o:OLEObject Type="Embed" ProgID="Equation.DSMT4" ShapeID="_x0000_i1315" DrawAspect="Content" ObjectID="_1687849727" r:id="rId603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và hình chóp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30" w:dyaOrig="285" w14:anchorId="7CD6AD2C">
                <v:shape id="_x0000_i1316" type="#_x0000_t75" style="width:46.5pt;height:14.25pt" o:ole="">
                  <v:imagedata r:id="rId604" o:title=""/>
                </v:shape>
                <o:OLEObject Type="Embed" ProgID="Equation.DSMT4" ShapeID="_x0000_i1316" DrawAspect="Content" ObjectID="_1687849728" r:id="rId605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là hình gì?</w:t>
            </w:r>
          </w:p>
          <w:p w14:paraId="4D32DA07" w14:textId="47760BDB" w:rsidR="00925639" w:rsidRPr="00871A5E" w:rsidRDefault="00925639" w:rsidP="00C127CE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871A5E">
              <w:rPr>
                <w:rFonts w:ascii="Chu Van An" w:eastAsia="Calibri" w:hAnsi="Chu Van An" w:cs="Chu Van An"/>
                <w:b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Hình thang.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Hình vuông.</w:t>
            </w:r>
          </w:p>
          <w:p w14:paraId="32E32C17" w14:textId="11573439" w:rsidR="00925639" w:rsidRPr="00871A5E" w:rsidRDefault="00925639" w:rsidP="00C127CE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Hình bình hành.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Tam gi</w:t>
            </w:r>
            <w:r w:rsidR="005B4337">
              <w:rPr>
                <w:rFonts w:ascii="Chu Van An" w:hAnsi="Chu Van An" w:cs="Chu Van An"/>
                <w:sz w:val="24"/>
                <w:szCs w:val="24"/>
              </w:rPr>
              <w:t>ác</w:t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.</w:t>
            </w:r>
          </w:p>
          <w:p w14:paraId="501F3743" w14:textId="77777777" w:rsidR="00925639" w:rsidRPr="00297089" w:rsidRDefault="00925639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897D510" w14:textId="77777777" w:rsidR="00925639" w:rsidRPr="00297089" w:rsidRDefault="00925639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925639" w:rsidRPr="00297089" w14:paraId="5C007D8F" w14:textId="77777777" w:rsidTr="00925639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707E6C0" w14:textId="77777777" w:rsidR="00925639" w:rsidRPr="00871A5E" w:rsidRDefault="00925639" w:rsidP="00C127CE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sz w:val="24"/>
                <w:szCs w:val="24"/>
                <w:lang w:val="fr-FR"/>
              </w:rPr>
            </w:pPr>
            <w:r w:rsidRPr="00871A5E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Câu 6:</w:t>
            </w:r>
            <w:r w:rsidRPr="00871A5E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tứ diện đều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60" w:dyaOrig="270" w14:anchorId="52BE73CF">
                <v:shape id="_x0000_i1317" type="#_x0000_t75" style="width:33pt;height:13.5pt" o:ole="">
                  <v:imagedata r:id="rId606" o:title=""/>
                </v:shape>
                <o:OLEObject Type="Embed" ProgID="Equation.DSMT4" ShapeID="_x0000_i1317" DrawAspect="Content" ObjectID="_1687849729" r:id="rId607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Gọi </w:t>
            </w:r>
            <w:r w:rsidRPr="00871A5E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6F6DABBB">
                <v:shape id="_x0000_i1318" type="#_x0000_t75" style="width:9.75pt;height:13.5pt" o:ole="">
                  <v:imagedata r:id="rId608" o:title=""/>
                </v:shape>
                <o:OLEObject Type="Embed" ProgID="Equation.DSMT4" ShapeID="_x0000_i1318" DrawAspect="Content" ObjectID="_1687849730" r:id="rId609"/>
              </w:object>
            </w:r>
            <w:r w:rsidRPr="00871A5E">
              <w:rPr>
                <w:rFonts w:ascii="Chu Van An" w:hAnsi="Chu Van An" w:cs="Chu Van An"/>
                <w:position w:val="-12"/>
                <w:sz w:val="24"/>
                <w:szCs w:val="24"/>
                <w:lang w:val="fr-FR"/>
              </w:rPr>
              <w:t xml:space="preserve"> </w:t>
            </w:r>
            <w:r w:rsidRPr="00871A5E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là trung điểm của </w:t>
            </w:r>
            <w:r w:rsidRPr="00871A5E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70" w14:anchorId="5D621579">
                <v:shape id="_x0000_i1319" type="#_x0000_t75" style="width:20.25pt;height:13.5pt" o:ole="">
                  <v:imagedata r:id="rId610" o:title=""/>
                </v:shape>
                <o:OLEObject Type="Embed" ProgID="Equation.DSMT4" ShapeID="_x0000_i1319" DrawAspect="Content" ObjectID="_1687849731" r:id="rId611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</w:t>
            </w:r>
            <w:r w:rsidRPr="00871A5E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70" w14:anchorId="16DEBC92">
                <v:shape id="_x0000_i1320" type="#_x0000_t75" style="width:16.5pt;height:13.5pt" o:ole="">
                  <v:imagedata r:id="rId612" o:title=""/>
                </v:shape>
                <o:OLEObject Type="Embed" ProgID="Equation.DSMT4" ShapeID="_x0000_i1320" DrawAspect="Content" ObjectID="_1687849732" r:id="rId613"/>
              </w:object>
            </w:r>
            <w:r w:rsidRPr="00871A5E">
              <w:rPr>
                <w:rFonts w:ascii="Chu Van An" w:hAnsi="Chu Van An" w:cs="Chu Van An"/>
                <w:position w:val="-12"/>
                <w:sz w:val="24"/>
                <w:szCs w:val="24"/>
                <w:lang w:val="fr-FR"/>
              </w:rPr>
              <w:t xml:space="preserve"> </w:t>
            </w:r>
            <w:r w:rsidRPr="00871A5E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là điểm di động trên </w:t>
            </w:r>
            <w:r w:rsidRPr="00871A5E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45" w:dyaOrig="270" w14:anchorId="79F4D8F2">
                <v:shape id="_x0000_i1321" type="#_x0000_t75" style="width:17.25pt;height:13.5pt" o:ole="">
                  <v:imagedata r:id="rId614" o:title=""/>
                </v:shape>
                <o:OLEObject Type="Embed" ProgID="Equation.DSMT4" ShapeID="_x0000_i1321" DrawAspect="Content" ObjectID="_1687849733" r:id="rId615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Qua </w:t>
            </w:r>
            <w:r w:rsidRPr="00871A5E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70" w14:anchorId="4133A6B0">
                <v:shape id="_x0000_i1322" type="#_x0000_t75" style="width:16.5pt;height:13.5pt" o:ole="">
                  <v:imagedata r:id="rId616" o:title=""/>
                </v:shape>
                <o:OLEObject Type="Embed" ProgID="Equation.DSMT4" ShapeID="_x0000_i1322" DrawAspect="Content" ObjectID="_1687849734" r:id="rId617"/>
              </w:object>
            </w:r>
            <w:r w:rsidRPr="00871A5E">
              <w:rPr>
                <w:rFonts w:ascii="Chu Van An" w:hAnsi="Chu Van An" w:cs="Chu Van An"/>
                <w:position w:val="-12"/>
                <w:sz w:val="24"/>
                <w:szCs w:val="24"/>
                <w:lang w:val="fr-FR"/>
              </w:rPr>
              <w:t xml:space="preserve"> </w:t>
            </w:r>
            <w:r w:rsidRPr="00871A5E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vẽ mặt phẳng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758E81A1">
                <v:shape id="_x0000_i1323" type="#_x0000_t75" style="width:21pt;height:20.25pt" o:ole="">
                  <v:imagedata r:id="rId618" o:title=""/>
                </v:shape>
                <o:OLEObject Type="Embed" ProgID="Equation.DSMT4" ShapeID="_x0000_i1323" DrawAspect="Content" ObjectID="_1687849735" r:id="rId619"/>
              </w:object>
            </w:r>
            <w:r w:rsidRPr="00871A5E">
              <w:rPr>
                <w:rFonts w:ascii="Chu Van An" w:hAnsi="Chu Van An" w:cs="Chu Van An"/>
                <w:position w:val="-12"/>
                <w:sz w:val="24"/>
                <w:szCs w:val="24"/>
                <w:lang w:val="fr-FR"/>
              </w:rPr>
              <w:t xml:space="preserve"> </w:t>
            </w:r>
            <w:r w:rsidRPr="00871A5E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song song với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45" w:dyaOrig="405" w14:anchorId="770FF991">
                <v:shape id="_x0000_i1324" type="#_x0000_t75" style="width:32.25pt;height:20.25pt" o:ole="">
                  <v:imagedata r:id="rId620" o:title=""/>
                </v:shape>
                <o:OLEObject Type="Embed" ProgID="Equation.DSMT4" ShapeID="_x0000_i1324" DrawAspect="Content" ObjectID="_1687849736" r:id="rId621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Thiết diện tạo bởi mặt phẳng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3AE62816">
                <v:shape id="_x0000_i1325" type="#_x0000_t75" style="width:21pt;height:20.25pt" o:ole="">
                  <v:imagedata r:id="rId622" o:title=""/>
                </v:shape>
                <o:OLEObject Type="Embed" ProgID="Equation.DSMT4" ShapeID="_x0000_i1325" DrawAspect="Content" ObjectID="_1687849737" r:id="rId623"/>
              </w:object>
            </w:r>
            <w:r w:rsidRPr="00871A5E">
              <w:rPr>
                <w:rFonts w:ascii="Chu Van An" w:hAnsi="Chu Van An" w:cs="Chu Van An"/>
                <w:position w:val="-12"/>
                <w:sz w:val="24"/>
                <w:szCs w:val="24"/>
                <w:lang w:val="fr-FR"/>
              </w:rPr>
              <w:t xml:space="preserve"> </w:t>
            </w:r>
            <w:r w:rsidRPr="00871A5E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và tứ diện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60" w:dyaOrig="270" w14:anchorId="2A9CA9F0">
                <v:shape id="_x0000_i1326" type="#_x0000_t75" style="width:33pt;height:13.5pt" o:ole="">
                  <v:imagedata r:id="rId624" o:title=""/>
                </v:shape>
                <o:OLEObject Type="Embed" ProgID="Equation.DSMT4" ShapeID="_x0000_i1326" DrawAspect="Content" ObjectID="_1687849738" r:id="rId625"/>
              </w:object>
            </w:r>
            <w:r w:rsidRPr="00871A5E">
              <w:rPr>
                <w:rFonts w:ascii="Chu Van An" w:hAnsi="Chu Van An" w:cs="Chu Van An"/>
                <w:position w:val="-12"/>
                <w:sz w:val="24"/>
                <w:szCs w:val="24"/>
                <w:lang w:val="fr-FR"/>
              </w:rPr>
              <w:t xml:space="preserve"> </w:t>
            </w:r>
            <w:r w:rsidRPr="00871A5E">
              <w:rPr>
                <w:rFonts w:ascii="Chu Van An" w:hAnsi="Chu Van An" w:cs="Chu Van An"/>
                <w:sz w:val="24"/>
                <w:szCs w:val="24"/>
                <w:lang w:val="fr-FR"/>
              </w:rPr>
              <w:t>là hình gì?</w:t>
            </w:r>
          </w:p>
          <w:p w14:paraId="152C3C21" w14:textId="3910DAA8" w:rsidR="00925639" w:rsidRPr="00871A5E" w:rsidRDefault="00925639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871A5E">
              <w:rPr>
                <w:rFonts w:ascii="Chu Van An" w:eastAsia="Times New Rom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Tam giác cân tại </w:t>
            </w:r>
            <w:r w:rsidRPr="00871A5E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70" w14:anchorId="57301CC6">
                <v:shape id="_x0000_i1327" type="#_x0000_t75" style="width:16.5pt;height:13.5pt" o:ole="">
                  <v:imagedata r:id="rId626" o:title=""/>
                </v:shape>
                <o:OLEObject Type="Embed" ProgID="Equation.DSMT4" ShapeID="_x0000_i1327" DrawAspect="Content" ObjectID="_1687849739" r:id="rId627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Hình thoi.</w:t>
            </w:r>
          </w:p>
          <w:p w14:paraId="5D0B7270" w14:textId="07826575" w:rsidR="00925639" w:rsidRPr="00871A5E" w:rsidRDefault="00925639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871A5E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Tam giác đều.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Hình bình hành.</w:t>
            </w:r>
          </w:p>
          <w:p w14:paraId="1B321239" w14:textId="77777777" w:rsidR="00925639" w:rsidRPr="00297089" w:rsidRDefault="00925639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AF1DEE2" w14:textId="77777777" w:rsidR="00925639" w:rsidRPr="00297089" w:rsidRDefault="00925639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925639" w:rsidRPr="00297089" w14:paraId="694689C2" w14:textId="77777777" w:rsidTr="00925639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9DDC1BA" w14:textId="77777777" w:rsidR="00925639" w:rsidRPr="00871A5E" w:rsidRDefault="00925639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7: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Cho tứ diện đều</w:t>
            </w:r>
            <w:r w:rsidRPr="00871A5E">
              <w:rPr>
                <w:rFonts w:eastAsia="Arial"/>
                <w:position w:val="-6"/>
              </w:rPr>
              <w:object w:dxaOrig="735" w:dyaOrig="285" w14:anchorId="6BCCC7CC">
                <v:shape id="_x0000_i1328" type="#_x0000_t75" style="width:36.75pt;height:14.25pt" o:ole="">
                  <v:imagedata r:id="rId628" o:title=""/>
                </v:shape>
                <o:OLEObject Type="Embed" ProgID="Equation.DSMT4" ShapeID="_x0000_i1328" DrawAspect="Content" ObjectID="_1687849740" r:id="rId629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871A5E">
              <w:rPr>
                <w:rFonts w:eastAsia="Arial"/>
                <w:position w:val="-4"/>
              </w:rPr>
              <w:object w:dxaOrig="195" w:dyaOrig="255" w14:anchorId="2A19BE38">
                <v:shape id="_x0000_i1329" type="#_x0000_t75" style="width:9.75pt;height:12.75pt" o:ole="">
                  <v:imagedata r:id="rId630" o:title=""/>
                </v:shape>
                <o:OLEObject Type="Embed" ProgID="Equation.DSMT4" ShapeID="_x0000_i1329" DrawAspect="Content" ObjectID="_1687849741" r:id="rId631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871A5E">
              <w:rPr>
                <w:rFonts w:eastAsia="Arial"/>
                <w:position w:val="-6"/>
              </w:rPr>
              <w:object w:dxaOrig="225" w:dyaOrig="285" w14:anchorId="38A32D68">
                <v:shape id="_x0000_i1330" type="#_x0000_t75" style="width:11.25pt;height:14.25pt" o:ole="">
                  <v:imagedata r:id="rId632" o:title=""/>
                </v:shape>
                <o:OLEObject Type="Embed" ProgID="Equation.DSMT4" ShapeID="_x0000_i1330" DrawAspect="Content" ObjectID="_1687849742" r:id="rId633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lần lượt là trung điểm của </w:t>
            </w:r>
            <w:r w:rsidRPr="00871A5E">
              <w:rPr>
                <w:rFonts w:eastAsia="Arial"/>
                <w:position w:val="-4"/>
              </w:rPr>
              <w:object w:dxaOrig="405" w:dyaOrig="255" w14:anchorId="6711B80F">
                <v:shape id="_x0000_i1331" type="#_x0000_t75" style="width:20.25pt;height:12.75pt" o:ole="">
                  <v:imagedata r:id="rId634" o:title=""/>
                </v:shape>
                <o:OLEObject Type="Embed" ProgID="Equation.DSMT4" ShapeID="_x0000_i1331" DrawAspect="Content" ObjectID="_1687849743" r:id="rId635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871A5E">
              <w:rPr>
                <w:rFonts w:eastAsia="Arial"/>
                <w:position w:val="-6"/>
              </w:rPr>
              <w:object w:dxaOrig="375" w:dyaOrig="285" w14:anchorId="2DCF0A04">
                <v:shape id="_x0000_i1332" type="#_x0000_t75" style="width:18.75pt;height:14.25pt" o:ole="">
                  <v:imagedata r:id="rId636" o:title=""/>
                </v:shape>
                <o:OLEObject Type="Embed" ProgID="Equation.DSMT4" ShapeID="_x0000_i1332" DrawAspect="Content" ObjectID="_1687849744" r:id="rId637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. Xét </w:t>
            </w:r>
            <w:r w:rsidRPr="00871A5E">
              <w:rPr>
                <w:rFonts w:eastAsia="Arial"/>
                <w:position w:val="-4"/>
              </w:rPr>
              <w:object w:dxaOrig="315" w:dyaOrig="255" w14:anchorId="7AC00AE0">
                <v:shape id="_x0000_i1333" type="#_x0000_t75" style="width:15.75pt;height:12.75pt" o:ole="">
                  <v:imagedata r:id="rId638" o:title=""/>
                </v:shape>
                <o:OLEObject Type="Embed" ProgID="Equation.DSMT4" ShapeID="_x0000_i1333" DrawAspect="Content" ObjectID="_1687849745" r:id="rId639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là một điểm di động trên đoạn thẳng </w:t>
            </w:r>
            <w:r w:rsidRPr="00871A5E">
              <w:rPr>
                <w:rFonts w:eastAsia="Arial"/>
                <w:position w:val="-4"/>
              </w:rPr>
              <w:object w:dxaOrig="345" w:dyaOrig="255" w14:anchorId="346E21E5">
                <v:shape id="_x0000_i1334" type="#_x0000_t75" style="width:17.25pt;height:12.75pt" o:ole="">
                  <v:imagedata r:id="rId640" o:title=""/>
                </v:shape>
                <o:OLEObject Type="Embed" ProgID="Equation.DSMT4" ShapeID="_x0000_i1334" DrawAspect="Content" ObjectID="_1687849746" r:id="rId641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. Qua </w:t>
            </w:r>
            <w:r w:rsidRPr="00871A5E">
              <w:rPr>
                <w:rFonts w:eastAsia="Arial"/>
                <w:position w:val="-4"/>
              </w:rPr>
              <w:object w:dxaOrig="315" w:dyaOrig="255" w14:anchorId="0017250A">
                <v:shape id="_x0000_i1335" type="#_x0000_t75" style="width:15.75pt;height:12.75pt" o:ole="">
                  <v:imagedata r:id="rId638" o:title=""/>
                </v:shape>
                <o:OLEObject Type="Embed" ProgID="Equation.DSMT4" ShapeID="_x0000_i1335" DrawAspect="Content" ObjectID="_1687849747" r:id="rId642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kẻ mặt phẳng </w:t>
            </w:r>
            <w:r w:rsidRPr="00871A5E">
              <w:rPr>
                <w:rFonts w:eastAsia="Arial"/>
                <w:position w:val="-14"/>
              </w:rPr>
              <w:object w:dxaOrig="420" w:dyaOrig="405" w14:anchorId="12F491C1">
                <v:shape id="_x0000_i1336" type="#_x0000_t75" style="width:21pt;height:20.25pt" o:ole="">
                  <v:imagedata r:id="rId643" o:title=""/>
                </v:shape>
                <o:OLEObject Type="Embed" ProgID="Equation.DSMT4" ShapeID="_x0000_i1336" DrawAspect="Content" ObjectID="_1687849748" r:id="rId644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song song với mặt phẳng </w:t>
            </w:r>
            <w:r w:rsidRPr="00871A5E">
              <w:rPr>
                <w:rFonts w:eastAsia="Arial"/>
                <w:position w:val="-14"/>
              </w:rPr>
              <w:object w:dxaOrig="630" w:dyaOrig="405" w14:anchorId="4B885788">
                <v:shape id="_x0000_i1337" type="#_x0000_t75" style="width:31.5pt;height:20.25pt" o:ole="">
                  <v:imagedata r:id="rId645" o:title=""/>
                </v:shape>
                <o:OLEObject Type="Embed" ProgID="Equation.DSMT4" ShapeID="_x0000_i1337" DrawAspect="Content" ObjectID="_1687849749" r:id="rId646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. Khi đó, thiết diện của mặt phẳng </w:t>
            </w:r>
            <w:r w:rsidRPr="00871A5E">
              <w:rPr>
                <w:rFonts w:eastAsia="Arial"/>
                <w:position w:val="-14"/>
              </w:rPr>
              <w:object w:dxaOrig="420" w:dyaOrig="405" w14:anchorId="4892C94D">
                <v:shape id="_x0000_i1338" type="#_x0000_t75" style="width:21pt;height:20.25pt" o:ole="">
                  <v:imagedata r:id="rId643" o:title=""/>
                </v:shape>
                <o:OLEObject Type="Embed" ProgID="Equation.DSMT4" ShapeID="_x0000_i1338" DrawAspect="Content" ObjectID="_1687849750" r:id="rId647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và tứ diện </w:t>
            </w:r>
            <w:r w:rsidRPr="00871A5E">
              <w:rPr>
                <w:rFonts w:eastAsia="Arial"/>
                <w:position w:val="-6"/>
              </w:rPr>
              <w:object w:dxaOrig="735" w:dyaOrig="285" w14:anchorId="42416EE2">
                <v:shape id="_x0000_i1339" type="#_x0000_t75" style="width:36.75pt;height:14.25pt" o:ole="">
                  <v:imagedata r:id="rId648" o:title=""/>
                </v:shape>
                <o:OLEObject Type="Embed" ProgID="Equation.DSMT4" ShapeID="_x0000_i1339" DrawAspect="Content" ObjectID="_1687849751" r:id="rId649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là hình gì?</w:t>
            </w:r>
          </w:p>
          <w:p w14:paraId="6B5DA9D3" w14:textId="039C42D7" w:rsidR="00925639" w:rsidRPr="00871A5E" w:rsidRDefault="00925639" w:rsidP="00C127CE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871A5E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871A5E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871A5E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Hình bình hành.</w:t>
            </w:r>
            <w:r w:rsidRPr="00871A5E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871A5E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Tam giác đều.</w:t>
            </w:r>
          </w:p>
          <w:p w14:paraId="0348F8C5" w14:textId="74ABE454" w:rsidR="00925639" w:rsidRPr="00871A5E" w:rsidRDefault="00925639" w:rsidP="00C127CE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871A5E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871A5E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871A5E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Tam giác cân tại </w:t>
            </w:r>
            <w:r w:rsidRPr="00871A5E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315" w:dyaOrig="255" w14:anchorId="63479AC2">
                <v:shape id="_x0000_i1340" type="#_x0000_t75" style="width:15.75pt;height:12.75pt" o:ole="">
                  <v:imagedata r:id="rId638" o:title=""/>
                </v:shape>
                <o:OLEObject Type="Embed" ProgID="Equation.DSMT4" ShapeID="_x0000_i1340" DrawAspect="Content" ObjectID="_1687849752" r:id="rId650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871A5E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871A5E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Hình thang cân.</w:t>
            </w:r>
          </w:p>
          <w:p w14:paraId="217C4D73" w14:textId="77777777" w:rsidR="00925639" w:rsidRPr="00297089" w:rsidRDefault="00925639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8B3EAE1" w14:textId="77777777" w:rsidR="00925639" w:rsidRPr="00297089" w:rsidRDefault="00925639" w:rsidP="00C127CE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925639" w:rsidRPr="00297089" w14:paraId="6BE55D76" w14:textId="77777777" w:rsidTr="00925639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21FD761" w14:textId="77777777" w:rsidR="00925639" w:rsidRPr="00871A5E" w:rsidRDefault="00925639" w:rsidP="00C127CE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>Câu 8:</w:t>
            </w:r>
            <w:r w:rsidRPr="00871A5E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Cho hình chóp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270" w14:anchorId="4D08E954">
                <v:shape id="_x0000_i1341" type="#_x0000_t75" style="width:45.75pt;height:13.5pt" o:ole="">
                  <v:imagedata r:id="rId651" o:title=""/>
                </v:shape>
                <o:OLEObject Type="Embed" ProgID="Equation.DSMT4" ShapeID="_x0000_i1341" DrawAspect="Content" ObjectID="_1687849753" r:id="rId652"/>
              </w:object>
            </w:r>
            <w:r w:rsidRPr="00871A5E">
              <w:rPr>
                <w:rFonts w:ascii="Chu Van An" w:hAnsi="Chu Van An" w:cs="Chu Van An"/>
                <w:color w:val="000000"/>
                <w:sz w:val="24"/>
                <w:szCs w:val="24"/>
              </w:rPr>
              <w:t>có đáy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69EC2816">
                <v:shape id="_x0000_i1342" type="#_x0000_t75" style="width:36pt;height:14.25pt" o:ole="">
                  <v:imagedata r:id="rId653" o:title=""/>
                </v:shape>
                <o:OLEObject Type="Embed" ProgID="Equation.DSMT4" ShapeID="_x0000_i1342" DrawAspect="Content" ObjectID="_1687849754" r:id="rId654"/>
              </w:object>
            </w:r>
            <w:r w:rsidRPr="00871A5E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là hình bình hành tâm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23CAB567">
                <v:shape id="_x0000_i1343" type="#_x0000_t75" style="width:12pt;height:14.25pt" o:ole="">
                  <v:imagedata r:id="rId655" o:title=""/>
                </v:shape>
                <o:OLEObject Type="Embed" ProgID="Equation.DSMT4" ShapeID="_x0000_i1343" DrawAspect="Content" ObjectID="_1687849755" r:id="rId656"/>
              </w:object>
            </w:r>
            <w:r w:rsidRPr="00871A5E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. Gọi </w:t>
            </w:r>
            <w:r w:rsidRPr="00871A5E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329DE8FD">
                <v:shape id="_x0000_i1344" type="#_x0000_t75" style="width:9.75pt;height:12.75pt" o:ole="">
                  <v:imagedata r:id="rId657" o:title=""/>
                </v:shape>
                <o:OLEObject Type="Embed" ProgID="Equation.DSMT4" ShapeID="_x0000_i1344" DrawAspect="Content" ObjectID="_1687849756" r:id="rId658"/>
              </w:object>
            </w:r>
            <w:r w:rsidRPr="00871A5E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là trung điểm của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75" w:dyaOrig="285" w14:anchorId="6F001111">
                <v:shape id="_x0000_i1345" type="#_x0000_t75" style="width:18.75pt;height:14.25pt" o:ole="">
                  <v:imagedata r:id="rId659" o:title=""/>
                </v:shape>
                <o:OLEObject Type="Embed" ProgID="Equation.DSMT4" ShapeID="_x0000_i1345" DrawAspect="Content" ObjectID="_1687849757" r:id="rId660"/>
              </w:object>
            </w:r>
            <w:r w:rsidRPr="00871A5E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. Thiết diện của hình chóp với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709BAD3D">
                <v:shape id="_x0000_i1346" type="#_x0000_t75" style="width:21pt;height:20.25pt" o:ole="">
                  <v:imagedata r:id="rId661" o:title=""/>
                </v:shape>
                <o:OLEObject Type="Embed" ProgID="Equation.DSMT4" ShapeID="_x0000_i1346" DrawAspect="Content" ObjectID="_1687849758" r:id="rId662"/>
              </w:object>
            </w:r>
            <w:r w:rsidRPr="00871A5E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đi qua </w:t>
            </w:r>
            <w:r w:rsidRPr="00871A5E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1F51E4F0">
                <v:shape id="_x0000_i1347" type="#_x0000_t75" style="width:9.75pt;height:12.75pt" o:ole="">
                  <v:imagedata r:id="rId663" o:title=""/>
                </v:shape>
                <o:OLEObject Type="Embed" ProgID="Equation.DSMT4" ShapeID="_x0000_i1347" DrawAspect="Content" ObjectID="_1687849759" r:id="rId664"/>
              </w:object>
            </w:r>
            <w:r w:rsidRPr="00871A5E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và song song với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20" w:dyaOrig="405" w14:anchorId="23C894B2">
                <v:shape id="_x0000_i1348" type="#_x0000_t75" style="width:51pt;height:20.25pt" o:ole="">
                  <v:imagedata r:id="rId665" o:title=""/>
                </v:shape>
                <o:OLEObject Type="Embed" ProgID="Equation.DSMT4" ShapeID="_x0000_i1348" DrawAspect="Content" ObjectID="_1687849760" r:id="rId666"/>
              </w:object>
            </w:r>
            <w:r w:rsidRPr="00871A5E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là</w:t>
            </w:r>
          </w:p>
          <w:p w14:paraId="2A968067" w14:textId="6C9EF3C4" w:rsidR="00925639" w:rsidRPr="00871A5E" w:rsidRDefault="00925639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</w:pPr>
            <w:r w:rsidRPr="00871A5E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noProof/>
                <w:color w:val="0000FF"/>
                <w:sz w:val="24"/>
                <w:szCs w:val="24"/>
              </w:rPr>
              <w:t>Ⓐ.</w:t>
            </w:r>
            <w:r w:rsidRPr="00871A5E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noProof/>
                <w:sz w:val="24"/>
                <w:szCs w:val="24"/>
              </w:rPr>
              <w:t>Tam giá</w:t>
            </w:r>
            <w:r w:rsidR="005B4337" w:rsidRPr="005B4337">
              <w:rPr>
                <w:rFonts w:ascii="MS PMincho" w:eastAsia="MS PMincho" w:hAnsi="MS PMincho" w:cs="Chu Van An"/>
                <w:b/>
                <w:noProof/>
                <w:color w:val="0000FF"/>
                <w:sz w:val="24"/>
                <w:szCs w:val="24"/>
              </w:rPr>
              <w:t>Ⓒ.</w:t>
            </w:r>
            <w:r w:rsidRPr="00871A5E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noProof/>
                <w:color w:val="0000FF"/>
                <w:sz w:val="24"/>
                <w:szCs w:val="24"/>
              </w:rPr>
              <w:t>Ⓑ.</w:t>
            </w:r>
            <w:r w:rsidRPr="00871A5E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hAnsi="Chu Van An" w:cs="Chu Van An"/>
                <w:noProof/>
                <w:sz w:val="24"/>
                <w:szCs w:val="24"/>
              </w:rPr>
              <w:t>Hình thang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AC8B2ED" w14:textId="5EDF3C8E" w:rsidR="00925639" w:rsidRPr="00871A5E" w:rsidRDefault="00925639" w:rsidP="00C127CE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</w:pPr>
            <w:r w:rsidRPr="00871A5E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noProof/>
                <w:color w:val="0000FF"/>
                <w:sz w:val="24"/>
                <w:szCs w:val="24"/>
              </w:rPr>
              <w:t>Ⓒ.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 xml:space="preserve"> </w:t>
            </w:r>
            <w:r w:rsidRPr="00871A5E">
              <w:rPr>
                <w:rFonts w:ascii="Chu Van An" w:hAnsi="Chu Van An" w:cs="Chu Van An"/>
                <w:noProof/>
                <w:sz w:val="24"/>
                <w:szCs w:val="24"/>
              </w:rPr>
              <w:t>Ngũ giá</w:t>
            </w:r>
            <w:r w:rsidR="005B4337" w:rsidRPr="005B4337">
              <w:rPr>
                <w:rFonts w:ascii="MS PMincho" w:eastAsia="MS PMincho" w:hAnsi="MS PMincho" w:cs="Chu Van An"/>
                <w:b/>
                <w:noProof/>
                <w:color w:val="0000FF"/>
                <w:sz w:val="24"/>
                <w:szCs w:val="24"/>
              </w:rPr>
              <w:t>Ⓒ.</w:t>
            </w:r>
            <w:r w:rsidRPr="00871A5E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noProof/>
                <w:color w:val="0000FF"/>
                <w:sz w:val="24"/>
                <w:szCs w:val="24"/>
              </w:rPr>
              <w:t>Ⓓ.</w:t>
            </w:r>
            <w:r w:rsidRPr="00871A5E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hAnsi="Chu Van An" w:cs="Chu Van An"/>
                <w:noProof/>
                <w:sz w:val="24"/>
                <w:szCs w:val="24"/>
              </w:rPr>
              <w:t>Hình bình hành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0852130" w14:textId="77777777" w:rsidR="00925639" w:rsidRPr="00297089" w:rsidRDefault="00925639" w:rsidP="00C127CE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E570846" w14:textId="77777777" w:rsidR="00925639" w:rsidRPr="00297089" w:rsidRDefault="00925639" w:rsidP="00C127CE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925639" w:rsidRPr="00297089" w14:paraId="2A8345F0" w14:textId="77777777" w:rsidTr="00925639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93F77C5" w14:textId="77777777" w:rsidR="00925639" w:rsidRPr="00871A5E" w:rsidRDefault="00925639" w:rsidP="00C127CE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Cho hình chóp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50" w:dyaOrig="270" w14:anchorId="60FD2B68">
                <v:shape id="_x0000_i1349" type="#_x0000_t75" style="width:37.5pt;height:13.5pt" o:ole="">
                  <v:imagedata r:id="rId667" o:title=""/>
                </v:shape>
                <o:OLEObject Type="Embed" ProgID="Equation.DSMT4" ShapeID="_x0000_i1349" DrawAspect="Content" ObjectID="_1687849761" r:id="rId668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có đáy là tam giác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6B771E34">
                <v:shape id="_x0000_i1350" type="#_x0000_t75" style="width:28.5pt;height:13.5pt" o:ole="">
                  <v:imagedata r:id="rId669" o:title=""/>
                </v:shape>
                <o:OLEObject Type="Embed" ProgID="Equation.DSMT4" ShapeID="_x0000_i1350" DrawAspect="Content" ObjectID="_1687849762" r:id="rId670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thỏa mãn </w:t>
            </w:r>
            <w:r w:rsidRPr="00871A5E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1710" w:dyaOrig="360" w14:anchorId="53CEA088">
                <v:shape id="_x0000_i1351" type="#_x0000_t75" style="width:85.5pt;height:18pt" o:ole="">
                  <v:imagedata r:id="rId671" o:title=""/>
                </v:shape>
                <o:OLEObject Type="Embed" ProgID="Equation.DSMT4" ShapeID="_x0000_i1351" DrawAspect="Content" ObjectID="_1687849763" r:id="rId672"/>
              </w:objec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170" w:dyaOrig="360" w14:anchorId="38F1741F">
                <v:shape id="_x0000_i1352" type="#_x0000_t75" style="width:58.5pt;height:18pt" o:ole="">
                  <v:imagedata r:id="rId673" o:title=""/>
                </v:shape>
                <o:OLEObject Type="Embed" ProgID="Equation.DSMT4" ShapeID="_x0000_i1352" DrawAspect="Content" ObjectID="_1687849764" r:id="rId674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Mặt phẳng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390" w14:anchorId="2200A6A0">
                <v:shape id="_x0000_i1353" type="#_x0000_t75" style="width:21pt;height:19.5pt" o:ole="">
                  <v:imagedata r:id="rId675" o:title=""/>
                </v:shape>
                <o:OLEObject Type="Embed" ProgID="Equation.DSMT4" ShapeID="_x0000_i1353" DrawAspect="Content" ObjectID="_1687849765" r:id="rId676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song song với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390" w14:anchorId="0E05080B">
                <v:shape id="_x0000_i1354" type="#_x0000_t75" style="width:37.5pt;height:19.5pt" o:ole="">
                  <v:imagedata r:id="rId677" o:title=""/>
                </v:shape>
                <o:OLEObject Type="Embed" ProgID="Equation.DSMT4" ShapeID="_x0000_i1354" DrawAspect="Content" ObjectID="_1687849766" r:id="rId678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cắt đoạn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30" w:dyaOrig="270" w14:anchorId="72123F25">
                <v:shape id="_x0000_i1355" type="#_x0000_t75" style="width:16.5pt;height:13.5pt" o:ole="">
                  <v:imagedata r:id="rId679" o:title=""/>
                </v:shape>
                <o:OLEObject Type="Embed" ProgID="Equation.DSMT4" ShapeID="_x0000_i1355" DrawAspect="Content" ObjectID="_1687849767" r:id="rId680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tại </w:t>
            </w:r>
            <w:r w:rsidRPr="00871A5E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40" w14:anchorId="410D74A3">
                <v:shape id="_x0000_i1356" type="#_x0000_t75" style="width:16.5pt;height:12pt" o:ole="">
                  <v:imagedata r:id="rId681" o:title=""/>
                </v:shape>
                <o:OLEObject Type="Embed" ProgID="Equation.DSMT4" ShapeID="_x0000_i1356" DrawAspect="Content" ObjectID="_1687849768" r:id="rId682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sao cho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140" w:dyaOrig="270" w14:anchorId="3C407758">
                <v:shape id="_x0000_i1357" type="#_x0000_t75" style="width:57pt;height:13.5pt" o:ole="">
                  <v:imagedata r:id="rId683" o:title=""/>
                </v:shape>
                <o:OLEObject Type="Embed" ProgID="Equation.DSMT4" ShapeID="_x0000_i1357" DrawAspect="Content" ObjectID="_1687849769" r:id="rId684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Thiết diện của mặt phẳng </w:t>
            </w:r>
            <w:r w:rsidRPr="00871A5E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390" w14:anchorId="102F348D">
                <v:shape id="_x0000_i1358" type="#_x0000_t75" style="width:21pt;height:19.5pt" o:ole="">
                  <v:imagedata r:id="rId685" o:title=""/>
                </v:shape>
                <o:OLEObject Type="Embed" ProgID="Equation.DSMT4" ShapeID="_x0000_i1358" DrawAspect="Content" ObjectID="_1687849770" r:id="rId686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 xml:space="preserve">và hình chóp </w:t>
            </w:r>
            <w:r w:rsidRPr="00871A5E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50" w:dyaOrig="270" w14:anchorId="7DFFC6EE">
                <v:shape id="_x0000_i1359" type="#_x0000_t75" style="width:37.5pt;height:13.5pt" o:ole="">
                  <v:imagedata r:id="rId687" o:title=""/>
                </v:shape>
                <o:OLEObject Type="Embed" ProgID="Equation.DSMT4" ShapeID="_x0000_i1359" DrawAspect="Content" ObjectID="_1687849771" r:id="rId688"/>
              </w:object>
            </w:r>
            <w:r w:rsidRPr="00871A5E">
              <w:rPr>
                <w:rFonts w:ascii="Chu Van An" w:hAnsi="Chu Van An" w:cs="Chu Van An"/>
                <w:sz w:val="24"/>
                <w:szCs w:val="24"/>
              </w:rPr>
              <w:t>có diện tích bằng</w:t>
            </w:r>
          </w:p>
          <w:p w14:paraId="72E29CCD" w14:textId="1C1A3C46" w:rsidR="00925639" w:rsidRPr="00871A5E" w:rsidRDefault="00925639" w:rsidP="00C127CE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30" w14:anchorId="587FA420">
                <v:shape id="_x0000_i1360" type="#_x0000_t75" style="width:12pt;height:31.5pt" o:ole="">
                  <v:imagedata r:id="rId689" o:title=""/>
                </v:shape>
                <o:OLEObject Type="Embed" ProgID="Equation.DSMT4" ShapeID="_x0000_i1360" DrawAspect="Content" ObjectID="_1687849772" r:id="rId690"/>
              </w:object>
            </w:r>
            <w:r w:rsidRPr="00871A5E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30" w14:anchorId="33C84FA5">
                <v:shape id="_x0000_i1361" type="#_x0000_t75" style="width:12pt;height:31.5pt" o:ole="">
                  <v:imagedata r:id="rId691" o:title=""/>
                </v:shape>
                <o:OLEObject Type="Embed" ProgID="Equation.DSMT4" ShapeID="_x0000_i1361" DrawAspect="Content" ObjectID="_1687849773" r:id="rId692"/>
              </w:object>
            </w:r>
            <w:r w:rsidRPr="00871A5E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30" w:dyaOrig="630" w14:anchorId="26A435A0">
                <v:shape id="_x0000_i1362" type="#_x0000_t75" style="width:16.5pt;height:31.5pt" o:ole="">
                  <v:imagedata r:id="rId693" o:title=""/>
                </v:shape>
                <o:OLEObject Type="Embed" ProgID="Equation.DSMT4" ShapeID="_x0000_i1362" DrawAspect="Content" ObjectID="_1687849774" r:id="rId694"/>
              </w:object>
            </w:r>
            <w:r w:rsidRPr="00871A5E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85" w:name="s2"/>
            <w:bookmarkEnd w:id="85"/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5B4337" w:rsidRPr="005B4337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871A5E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871A5E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50" w:dyaOrig="270" w14:anchorId="04A9F5F3">
                <v:shape id="_x0000_i1363" type="#_x0000_t75" style="width:7.5pt;height:13.5pt" o:ole="">
                  <v:imagedata r:id="rId695" o:title=""/>
                </v:shape>
                <o:OLEObject Type="Embed" ProgID="Equation.DSMT4" ShapeID="_x0000_i1363" DrawAspect="Content" ObjectID="_1687849775" r:id="rId696"/>
              </w:object>
            </w:r>
            <w:r w:rsidRPr="00871A5E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7AA65550" w14:textId="77777777" w:rsidR="00925639" w:rsidRPr="00297089" w:rsidRDefault="00925639" w:rsidP="00C127CE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04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A23CD2E" w14:textId="77777777" w:rsidR="00925639" w:rsidRPr="00297089" w:rsidRDefault="00925639" w:rsidP="00C127CE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97089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</w:tbl>
    <w:p w14:paraId="38AB88BA" w14:textId="77777777" w:rsidR="00925639" w:rsidRPr="00E51CF0" w:rsidRDefault="0092563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7C115322" w14:textId="43F57176" w:rsidR="00661545" w:rsidRPr="00E51CF0" w:rsidRDefault="006E7697" w:rsidP="00E51CF0">
      <w:pPr>
        <w:spacing w:line="240" w:lineRule="auto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bookmarkStart w:id="86" w:name="_Hlk74591292"/>
      <w:r w:rsidRPr="00E51CF0">
        <w:rPr>
          <w:rFonts w:ascii="Chu Van An" w:hAnsi="Chu Van An" w:cs="Chu Van An"/>
          <w:b/>
          <w:color w:val="0000CC"/>
          <w:sz w:val="24"/>
          <w:szCs w:val="24"/>
        </w:rPr>
        <w:t xml:space="preserve">------------- HẾT </w:t>
      </w:r>
      <w:r w:rsidR="00E51CF0">
        <w:rPr>
          <w:rFonts w:ascii="Chu Van An" w:hAnsi="Chu Van An" w:cs="Chu Van An"/>
          <w:b/>
          <w:color w:val="0000CC"/>
          <w:sz w:val="24"/>
          <w:szCs w:val="24"/>
        </w:rPr>
        <w:t>-------------</w:t>
      </w:r>
      <w:bookmarkEnd w:id="86"/>
    </w:p>
    <w:sectPr w:rsidR="00661545" w:rsidRPr="00E51CF0" w:rsidSect="009A3426">
      <w:headerReference w:type="default" r:id="rId697"/>
      <w:footerReference w:type="default" r:id="rId698"/>
      <w:pgSz w:w="12240" w:h="15840"/>
      <w:pgMar w:top="993" w:right="720" w:bottom="709" w:left="851" w:header="425" w:footer="9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ABA0FF" w14:textId="77777777" w:rsidR="00565AD2" w:rsidRDefault="00565AD2" w:rsidP="0032639E">
      <w:pPr>
        <w:spacing w:after="0" w:line="240" w:lineRule="auto"/>
      </w:pPr>
      <w:r>
        <w:separator/>
      </w:r>
    </w:p>
  </w:endnote>
  <w:endnote w:type="continuationSeparator" w:id="0">
    <w:p w14:paraId="4A185618" w14:textId="77777777" w:rsidR="00565AD2" w:rsidRDefault="00565AD2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w Cen MT">
    <w:altName w:val="Tw Cen MT"/>
    <w:charset w:val="00"/>
    <w:family w:val="swiss"/>
    <w:pitch w:val="variable"/>
    <w:sig w:usb0="00000003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NewRomanPSMT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CMU Serif Extra">
    <w:panose1 w:val="02000603000000000000"/>
    <w:charset w:val="00"/>
    <w:family w:val="modern"/>
    <w:notTrueType/>
    <w:pitch w:val="variable"/>
    <w:sig w:usb0="A100027F" w:usb1="5001E9EB" w:usb2="00000004" w:usb3="00000000" w:csb0="00000117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4A83C66A" w:rsidR="000107B0" w:rsidRPr="002D27C6" w:rsidRDefault="000107B0" w:rsidP="0042620E">
    <w:pPr>
      <w:pStyle w:val="Footer"/>
      <w:tabs>
        <w:tab w:val="clear" w:pos="4680"/>
        <w:tab w:val="clear" w:pos="9360"/>
        <w:tab w:val="left" w:pos="6098"/>
      </w:tabs>
      <w:rPr>
        <w:rFonts w:ascii="Chu Van An" w:hAnsi="Chu Van An" w:cs="Chu Van An"/>
      </w:rPr>
    </w:pP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0E2562A4">
              <wp:simplePos x="0" y="0"/>
              <wp:positionH relativeFrom="column">
                <wp:posOffset>3104515</wp:posOffset>
              </wp:positionH>
              <wp:positionV relativeFrom="paragraph">
                <wp:posOffset>147320</wp:posOffset>
              </wp:positionV>
              <wp:extent cx="127635" cy="124460"/>
              <wp:effectExtent l="19050" t="19050" r="43815" b="66040"/>
              <wp:wrapNone/>
              <wp:docPr id="461" name="Star: 5 Points 4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65588CF2" id="Star: 5 Points 461" o:spid="_x0000_s1026" style="position:absolute;margin-left:244.45pt;margin-top:11.6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596C2DCE">
              <wp:simplePos x="0" y="0"/>
              <wp:positionH relativeFrom="column">
                <wp:posOffset>198120</wp:posOffset>
              </wp:positionH>
              <wp:positionV relativeFrom="paragraph">
                <wp:posOffset>-29845</wp:posOffset>
              </wp:positionV>
              <wp:extent cx="332105" cy="285115"/>
              <wp:effectExtent l="0" t="0" r="10795" b="19685"/>
              <wp:wrapNone/>
              <wp:docPr id="225" name="Diamond 2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105" cy="285115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31EE30A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225" o:spid="_x0000_s1026" type="#_x0000_t4" style="position:absolute;margin-left:15.6pt;margin-top:-2.35pt;width:26.15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" filled="f" strokecolor="red" strokeweight="1.5pt"/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20809699">
              <wp:simplePos x="0" y="0"/>
              <wp:positionH relativeFrom="column">
                <wp:posOffset>2849880</wp:posOffset>
              </wp:positionH>
              <wp:positionV relativeFrom="paragraph">
                <wp:posOffset>200660</wp:posOffset>
              </wp:positionV>
              <wp:extent cx="75565" cy="66675"/>
              <wp:effectExtent l="19050" t="19050" r="38735" b="66675"/>
              <wp:wrapNone/>
              <wp:docPr id="459" name="Star: 5 Points 4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75565" cy="6667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13492FC" id="Star: 5 Points 459" o:spid="_x0000_s1026" style="position:absolute;margin-left:224.4pt;margin-top:15.8pt;width:5.95pt;height:5.2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565,66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" path="m,25468r28863,l37783,r8919,25468l75565,25468,52214,41207r8919,25468l37783,50935,14432,66675,23351,41207,,25468xe" fillcolor="yellow" strokecolor="#4d6d1e [1604]" strokeweight="1.25pt">
              <v:path arrowok="t" o:connecttype="custom" o:connectlocs="0,25468;28863,25468;37783,0;46702,25468;75565,25468;52214,41207;61133,66675;37783,50935;14432,66675;23351,41207;0,25468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13B4D7E1">
              <wp:simplePos x="0" y="0"/>
              <wp:positionH relativeFrom="column">
                <wp:posOffset>3385820</wp:posOffset>
              </wp:positionH>
              <wp:positionV relativeFrom="paragraph">
                <wp:posOffset>45085</wp:posOffset>
              </wp:positionV>
              <wp:extent cx="171450" cy="147320"/>
              <wp:effectExtent l="38100" t="19050" r="38100" b="62230"/>
              <wp:wrapNone/>
              <wp:docPr id="460" name="Star: 5 Points 4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450" cy="14732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A3ACCAB" id="Star: 5 Points 460" o:spid="_x0000_s1026" style="position:absolute;margin-left:266.6pt;margin-top:3.55pt;width:13.5pt;height:11.6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450,147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" path="m,56271r65488,l85725,r20237,56271l171450,56271,118468,91048r20238,56272l85725,112542,32744,147320,52982,91048,,56271xe" fillcolor="yellow" strokecolor="#4d6d1e [1604]" strokeweight="1.25pt">
              <v:path arrowok="t" o:connecttype="custom" o:connectlocs="0,56271;65488,56271;85725,0;105962,56271;171450,56271;118468,91048;138706,147320;85725,112542;32744,147320;52982,91048;0,56271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EA40135" wp14:editId="4605783C">
              <wp:simplePos x="0" y="0"/>
              <wp:positionH relativeFrom="rightMargin">
                <wp:posOffset>66675</wp:posOffset>
              </wp:positionH>
              <wp:positionV relativeFrom="paragraph">
                <wp:posOffset>-106680</wp:posOffset>
              </wp:positionV>
              <wp:extent cx="142240" cy="79375"/>
              <wp:effectExtent l="0" t="0" r="10160" b="15875"/>
              <wp:wrapNone/>
              <wp:docPr id="223" name="Oval 2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2240" cy="7937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1A6A5C25" id="Oval 223" o:spid="_x0000_s1026" style="position:absolute;margin-left:5.25pt;margin-top:-8.4pt;width:11.2pt;height:6.25pt;z-index:25165824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" fillcolor="#ffc000" strokecolor="#00c" strokeweight="1.25pt">
              <v:stroke dashstyle="1 1"/>
              <w10:wrap anchorx="margin"/>
            </v:oval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61BA4D0E">
              <wp:simplePos x="0" y="0"/>
              <wp:positionH relativeFrom="margin">
                <wp:posOffset>27940</wp:posOffset>
              </wp:positionH>
              <wp:positionV relativeFrom="paragraph">
                <wp:posOffset>-60325</wp:posOffset>
              </wp:positionV>
              <wp:extent cx="6878320" cy="321945"/>
              <wp:effectExtent l="0" t="0" r="0" b="1905"/>
              <wp:wrapNone/>
              <wp:docPr id="224" name="Right Triangle 2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320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B8DD1D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224" o:spid="_x0000_s1026" type="#_x0000_t6" style="position:absolute;margin-left:2.2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rPr>
          <w:rFonts w:ascii="Chu Van An" w:hAnsi="Chu Van An" w:cs="Chu Van An"/>
        </w:r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226" name="Rectangle: Rounded Corners 22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09F63E43" id="Rectangle: Rounded Corners 226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Ew4H&#10;I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7" name="Rectangle: Rounded Corners 22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36EBB895" id="Rectangle: Rounded Corners 227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" fillcolor="#7db9e9 [1311]" strokecolor="#dfebf4 [664]" strokeweight="1.25pt">
                  <w10:wrap anchorx="margin"/>
                </v:roundrect>
              </w:pict>
            </mc:Fallback>
          </mc:AlternateContent>
        </w:r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8" name="Rectangle: Rounded Corners 22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19C5F22" id="Rectangle: Rounded Corners 228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vEOt&#10;3E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 w:rsidRPr="002D27C6">
          <w:rPr>
            <w:rFonts w:ascii="Chu Van An" w:hAnsi="Chu Van An" w:cs="Chu Van An"/>
          </w:rPr>
          <w:t xml:space="preserve">      </w: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t xml:space="preserve"> </w: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fldChar w:fldCharType="begin"/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fldChar w:fldCharType="separate"/>
        </w:r>
        <w:r w:rsidR="00E51CF0"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t>21</w:t>
        </w:r>
        <w:r w:rsidRPr="002D27C6"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t xml:space="preserve">   </w:t>
        </w:r>
        <w:r w:rsidRPr="002D27C6">
          <w:rPr>
            <w:rFonts w:ascii="Cambria Math" w:eastAsia="Cambria Math" w:hAnsi="Cambria Math" w:cs="Cambria Math"/>
            <w:b/>
            <w:color w:val="0000CC"/>
            <w:sz w:val="20"/>
            <w:szCs w:val="20"/>
          </w:rPr>
          <w:t>◈</w:t>
        </w:r>
        <w:r w:rsidRPr="002D27C6">
          <w:rPr>
            <w:rFonts w:ascii="Chu Van An" w:hAnsi="Chu Van An" w:cs="Chu Van An"/>
            <w:b/>
            <w:color w:val="0000CC"/>
            <w:sz w:val="20"/>
            <w:szCs w:val="20"/>
          </w:rPr>
          <w:t xml:space="preserve"> - Zalo chia s</w:t>
        </w:r>
        <w:r w:rsidRPr="002D27C6">
          <w:rPr>
            <w:rFonts w:ascii="Chu Van An" w:eastAsia="Calibri" w:hAnsi="Chu Van An" w:cs="Chu Van An"/>
            <w:b/>
            <w:color w:val="0000CC"/>
            <w:sz w:val="20"/>
            <w:szCs w:val="20"/>
          </w:rPr>
          <w:t>ẻ Word full giải _</w:t>
        </w:r>
        <w:r w:rsidRPr="002D27C6">
          <w:rPr>
            <w:rFonts w:ascii="Chu Van An" w:hAnsi="Chu Van An" w:cs="Chu Van An"/>
            <w:b/>
            <w:color w:val="0000CC"/>
            <w:sz w:val="20"/>
            <w:szCs w:val="20"/>
          </w:rPr>
          <w:t xml:space="preserve"> 0774860155</w:t>
        </w:r>
      </w:sdtContent>
    </w:sdt>
    <w:r w:rsidRPr="002D27C6">
      <w:rPr>
        <w:rFonts w:ascii="Chu Van An" w:hAnsi="Chu Van An" w:cs="Chu Van An"/>
        <w:noProof/>
      </w:rPr>
      <w:tab/>
    </w:r>
  </w:p>
  <w:p w14:paraId="0D2113BD" w14:textId="05249CCC" w:rsidR="000107B0" w:rsidRPr="002D27C6" w:rsidRDefault="000107B0" w:rsidP="0042620E">
    <w:pPr>
      <w:pStyle w:val="Footer"/>
      <w:tabs>
        <w:tab w:val="clear" w:pos="4680"/>
        <w:tab w:val="clear" w:pos="9360"/>
        <w:tab w:val="left" w:pos="4157"/>
      </w:tabs>
      <w:rPr>
        <w:rFonts w:ascii="Chu Van An" w:hAnsi="Chu Van An" w:cs="Chu Van An"/>
      </w:rPr>
    </w:pPr>
    <w:r w:rsidRPr="002D27C6">
      <w:rPr>
        <w:rFonts w:ascii="Chu Van An" w:hAnsi="Chu Van An" w:cs="Chu Van An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79880B" w14:textId="77777777" w:rsidR="00565AD2" w:rsidRDefault="00565AD2" w:rsidP="0032639E">
      <w:pPr>
        <w:spacing w:after="0" w:line="240" w:lineRule="auto"/>
      </w:pPr>
      <w:r>
        <w:separator/>
      </w:r>
    </w:p>
  </w:footnote>
  <w:footnote w:type="continuationSeparator" w:id="0">
    <w:p w14:paraId="7CB26CE0" w14:textId="77777777" w:rsidR="00565AD2" w:rsidRDefault="00565AD2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113B3F55" w:rsidR="000107B0" w:rsidRDefault="000107B0" w:rsidP="00BC5A19">
    <w:pPr>
      <w:spacing w:line="240" w:lineRule="auto"/>
      <w:ind w:left="992" w:hanging="566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011426E">
              <wp:simplePos x="0" y="0"/>
              <wp:positionH relativeFrom="margin">
                <wp:posOffset>5727065</wp:posOffset>
              </wp:positionH>
              <wp:positionV relativeFrom="paragraph">
                <wp:posOffset>22860</wp:posOffset>
              </wp:positionV>
              <wp:extent cx="1159510" cy="226695"/>
              <wp:effectExtent l="0" t="0" r="2540" b="1905"/>
              <wp:wrapNone/>
              <wp:docPr id="457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510" cy="226695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0107B0" w:rsidRPr="009E41A3" w:rsidRDefault="000107B0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A1F764" id="_x0000_t202" coordsize="21600,21600" o:spt="202" path="m,l,21600r21600,l21600,xe">
              <v:stroke joinstyle="miter"/>
              <v:path gradientshapeok="t" o:connecttype="rect"/>
            </v:shapetype>
            <v:shape id="TextBox 7" o:spid="_x0000_s1152" type="#_x0000_t202" style="position:absolute;left:0;text-align:left;margin-left:450.95pt;margin-top:1.8pt;width:91.3pt;height:17.8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0107B0" w:rsidRPr="009E41A3" w:rsidRDefault="000107B0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4A88747C">
              <wp:simplePos x="0" y="0"/>
              <wp:positionH relativeFrom="column">
                <wp:posOffset>2288540</wp:posOffset>
              </wp:positionH>
              <wp:positionV relativeFrom="paragraph">
                <wp:posOffset>111125</wp:posOffset>
              </wp:positionV>
              <wp:extent cx="3592195" cy="265427"/>
              <wp:effectExtent l="0" t="0" r="0" b="0"/>
              <wp:wrapNone/>
              <wp:docPr id="456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592195" cy="265427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E481098" w14:textId="77777777" w:rsidR="000107B0" w:rsidRPr="002D27C6" w:rsidRDefault="000107B0" w:rsidP="002D27C6">
                          <w:pPr>
                            <w:spacing w:line="258" w:lineRule="auto"/>
                            <w:textDirection w:val="btLr"/>
                            <w:rPr>
                              <w:sz w:val="20"/>
                              <w:szCs w:val="20"/>
                            </w:rPr>
                          </w:pPr>
                          <w:r w:rsidRPr="002D27C6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 w:rsidRPr="002D27C6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-</w:t>
                          </w:r>
                          <w:r w:rsidRPr="002D27C6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Full Chuyên đề dạy thêm lớp 11 mức 7+ cực chất  </w:t>
                          </w:r>
                        </w:p>
                        <w:p w14:paraId="14E159D7" w14:textId="4A613556" w:rsidR="000107B0" w:rsidRPr="002D27C6" w:rsidRDefault="000107B0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9A4E5B0" id="_x0000_s1153" type="#_x0000_t202" style="position:absolute;left:0;text-align:left;margin-left:180.2pt;margin-top:8.75pt;width:282.85pt;height:20.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" filled="f" stroked="f">
              <v:textbox>
                <w:txbxContent>
                  <w:p w14:paraId="0E481098" w14:textId="77777777" w:rsidR="000107B0" w:rsidRPr="002D27C6" w:rsidRDefault="000107B0" w:rsidP="002D27C6">
                    <w:pPr>
                      <w:spacing w:line="258" w:lineRule="auto"/>
                      <w:textDirection w:val="btLr"/>
                      <w:rPr>
                        <w:sz w:val="20"/>
                        <w:szCs w:val="20"/>
                      </w:rPr>
                    </w:pPr>
                    <w:r w:rsidRPr="002D27C6"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 w:rsidRPr="002D27C6"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>-</w:t>
                    </w:r>
                    <w:r w:rsidRPr="002D27C6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Full Chuyên đề dạy thêm lớp 11 mức 7+ cực chất  </w:t>
                    </w:r>
                  </w:p>
                  <w:p w14:paraId="14E159D7" w14:textId="4A613556" w:rsidR="000107B0" w:rsidRPr="002D27C6" w:rsidRDefault="000107B0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55EDA699" wp14:editId="29F08166">
              <wp:simplePos x="0" y="0"/>
              <wp:positionH relativeFrom="margin">
                <wp:posOffset>-9525</wp:posOffset>
              </wp:positionH>
              <wp:positionV relativeFrom="paragraph">
                <wp:posOffset>-21590</wp:posOffset>
              </wp:positionV>
              <wp:extent cx="9525" cy="9677400"/>
              <wp:effectExtent l="0" t="0" r="28575" b="19050"/>
              <wp:wrapNone/>
              <wp:docPr id="257" name="Straight Connector 2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9525" cy="9677400"/>
                      </a:xfrm>
                      <a:prstGeom prst="line">
                        <a:avLst/>
                      </a:prstGeom>
                      <a:ln w="19050">
                        <a:solidFill>
                          <a:srgbClr val="0000CC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C72ACA6" id="Straight Connector 257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.75pt,-1.7pt" to="0,76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" strokecolor="#00c" strokeweight="1.5pt">
              <w10:wrap anchorx="margin"/>
            </v:lin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43A2D472">
              <wp:simplePos x="0" y="0"/>
              <wp:positionH relativeFrom="margin">
                <wp:posOffset>-35560</wp:posOffset>
              </wp:positionH>
              <wp:positionV relativeFrom="paragraph">
                <wp:posOffset>-69850</wp:posOffset>
              </wp:positionV>
              <wp:extent cx="7017385" cy="9725660"/>
              <wp:effectExtent l="0" t="0" r="0" b="8890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5660"/>
                        <a:chOff x="-21352" y="1400"/>
                        <a:chExt cx="7018168" cy="9726801"/>
                      </a:xfrm>
                    </wpg:grpSpPr>
                    <wpg:grpSp>
                      <wpg:cNvPr id="41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01"/>
                          <a:chOff x="-57550" y="12075"/>
                          <a:chExt cx="7018217" cy="10023610"/>
                        </a:xfrm>
                      </wpg:grpSpPr>
                      <wpg:grpSp>
                        <wpg:cNvPr id="44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47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49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5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25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34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4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5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7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8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59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44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50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1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0107B0" w:rsidRDefault="000107B0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452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453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454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455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0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1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2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3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4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5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66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167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8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169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78104"/>
                                <a:ext cx="47116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70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7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0107B0" w:rsidRDefault="000107B0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</wpg:grpSp>
                    <wps:wsp>
                      <wps:cNvPr id="222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54" style="position:absolute;left:0;text-align:left;margin-left:-2.8pt;margin-top:-5.5pt;width:552.55pt;height:765.8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">
              <v:group id="Group 22" o:spid="_x0000_s1155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<v:group id="Group 2" o:spid="_x0000_s1156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<v:group id="Group 27" o:spid="_x0000_s1157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  <v:group id="Group 29" o:spid="_x0000_s1158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      <v:shape id="Diagonal Stripe 40" o:spid="_x0000_s1159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60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" fillcolor="#9acd4c [3204]" strokecolor="#dfebf4 [664]" strokeweight="1.25pt"/>
                      <v:roundrect id="Rectangle: Rounded Corners 42" o:spid="_x0000_s1161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" fillcolor="yellow" strokecolor="#dfebf4 [664]" strokeweight="1.25pt"/>
                      <v:roundrect id="Rectangle: Rounded Corners 43" o:spid="_x0000_s1162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" fillcolor="#00c" strokecolor="#dfebf4 [664]" strokeweight="1.25pt"/>
                      <v:shape id="Star: 5 Points 44" o:spid="_x0000_s1163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64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65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66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      <v:roundrect id="Rectangle: Rounded Corners 38" o:spid="_x0000_s1167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" fillcolor="#00c" stroked="f" strokeweight="1.25pt"/>
                      <v:roundrect id="Rectangle: Rounded Corners 39" o:spid="_x0000_s1168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" fillcolor="#feffd5" stroked="f" strokeweight="1.25pt"/>
                    </v:group>
                    <v:roundrect id="Rectangle: Rounded Corners 35" o:spid="_x0000_s1169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" fillcolor="#eefed2" stroked="f" strokeweight="1.25pt"/>
                  </v:group>
                  <v:shape id="_x0000_s1170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" filled="f" stroked="f">
                    <v:textbox>
                      <w:txbxContent>
                        <w:p w14:paraId="43FB5602" w14:textId="77777777" w:rsidR="000107B0" w:rsidRDefault="000107B0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71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y0p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3hJF/B7JhwBuf4BAAD//wMAUEsBAi0AFAAGAAgAAAAhANvh9svuAAAAhQEAABMAAAAAAAAA&#10;AAAAAAAAAAAAAFtDb250ZW50X1R5cGVzXS54bWxQSwECLQAUAAYACAAAACEAWvQsW78AAAAVAQAA&#10;CwAAAAAAAAAAAAAAAAAfAQAAX3JlbHMvLnJlbHNQSwECLQAUAAYACAAAACEAqoctKcYAAADcAAAA&#10;DwAAAAAAAAAAAAAAAAAHAgAAZHJzL2Rvd25yZXYueG1sUEsFBgAAAAADAAMAtwAAAPoCAAAAAA==&#10;">
                  <v:group id="Group 6" o:spid="_x0000_s1172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">
                    <v:group id="Group 8" o:spid="_x0000_s1173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">
                      <v:shape id="Diagonal Stripe 19" o:spid="_x0000_s1174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75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" fillcolor="#9acd4c [3204]" strokecolor="#dfebf4 [664]" strokeweight="1.25pt"/>
                      <v:roundrect id="Rectangle: Rounded Corners 21" o:spid="_x0000_s1176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" fillcolor="yellow" strokecolor="#dfebf4 [664]" strokeweight="1.25pt"/>
                      <v:roundrect id="Rectangle: Rounded Corners 22" o:spid="_x0000_s1177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" fillcolor="#00c" strokecolor="#dfebf4 [664]" strokeweight="1.25pt"/>
                      <v:shape id="Star: 5 Points 24" o:spid="_x0000_s1178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179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180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181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">
                      <v:roundrect id="Rectangle: Rounded Corners 17" o:spid="_x0000_s1182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" fillcolor="#00c" stroked="f" strokeweight="1.25pt"/>
                      <v:roundrect id="Rectangle: Rounded Corners 18" o:spid="_x0000_s1183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" fillcolor="#feffd5" stroked="f" strokeweight="1.25pt"/>
                    </v:group>
                    <v:roundrect id="Rectangle: Rounded Corners 16" o:spid="_x0000_s1184" style="position:absolute;left:16684;top:76782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" fillcolor="#ffc000" stroked="f" strokeweight="1.25pt"/>
                    <v:roundrect id="Rectangle: Rounded Corners 14" o:spid="_x0000_s1185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" fillcolor="#eefed2" stroked="f" strokeweight="1.25pt"/>
                  </v:group>
                  <v:rect id="Rectangle 7" o:spid="_x0000_s1186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" filled="f" stroked="f">
                    <v:textbox>
                      <w:txbxContent>
                        <w:p w14:paraId="7C4D95BD" w14:textId="5326EDE9" w:rsidR="000107B0" w:rsidRDefault="000107B0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187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6B2C7D99" wp14:editId="28F950A9">
              <wp:simplePos x="0" y="0"/>
              <wp:positionH relativeFrom="column">
                <wp:posOffset>6889115</wp:posOffset>
              </wp:positionH>
              <wp:positionV relativeFrom="paragraph">
                <wp:posOffset>-3385</wp:posOffset>
              </wp:positionV>
              <wp:extent cx="19050" cy="9582360"/>
              <wp:effectExtent l="0" t="0" r="19050" b="19050"/>
              <wp:wrapNone/>
              <wp:docPr id="258" name="Straight Connector 2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9050" cy="9582360"/>
                      </a:xfrm>
                      <a:prstGeom prst="line">
                        <a:avLst/>
                      </a:prstGeom>
                      <a:ln w="19050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1ED0393" id="Straight Connector 258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42.45pt,-.25pt" to="543.95pt,75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" strokecolor="#9acd4c [3204]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458" name="Oval 4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78FC9AF1" id="Oval 458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z3kZcaYCAADI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EA4CD6"/>
    <w:multiLevelType w:val="hybridMultilevel"/>
    <w:tmpl w:val="CF46475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8FB65F7"/>
    <w:multiLevelType w:val="hybridMultilevel"/>
    <w:tmpl w:val="10B43C6E"/>
    <w:lvl w:ilvl="0" w:tplc="DF2C24E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FF0000"/>
      </w:rPr>
    </w:lvl>
    <w:lvl w:ilvl="1" w:tplc="D1B22B52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708404A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DA4E5A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38E37A2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E8105C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8A5DB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60382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49CC23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C2F1699"/>
    <w:multiLevelType w:val="hybridMultilevel"/>
    <w:tmpl w:val="2C7AD3FA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3C5711AD"/>
    <w:multiLevelType w:val="hybridMultilevel"/>
    <w:tmpl w:val="7DC69D8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06C1DD7"/>
    <w:multiLevelType w:val="hybridMultilevel"/>
    <w:tmpl w:val="D902B19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1420B1F"/>
    <w:multiLevelType w:val="hybridMultilevel"/>
    <w:tmpl w:val="EB2208D2"/>
    <w:lvl w:ilvl="0" w:tplc="E9363D06">
      <w:start w:val="1"/>
      <w:numFmt w:val="decimal"/>
      <w:pStyle w:val="000-Bi-normal"/>
      <w:suff w:val="space"/>
      <w:lvlText w:val="Bài %1."/>
      <w:lvlJc w:val="left"/>
      <w:pPr>
        <w:ind w:left="2269" w:firstLine="0"/>
      </w:pPr>
      <w:rPr>
        <w:rFonts w:ascii="Times New Roman" w:hAnsi="Times New Roman" w:cs="Times New Roman" w:hint="default"/>
        <w:b/>
        <w:i w:val="0"/>
        <w:color w:val="0000FF"/>
        <w:sz w:val="24"/>
        <w:szCs w:val="24"/>
      </w:rPr>
    </w:lvl>
    <w:lvl w:ilvl="1" w:tplc="8C6A2A10">
      <w:start w:val="1"/>
      <w:numFmt w:val="lowerLetter"/>
      <w:lvlText w:val="%2."/>
      <w:lvlJc w:val="left"/>
      <w:pPr>
        <w:ind w:left="1440" w:hanging="360"/>
      </w:pPr>
    </w:lvl>
    <w:lvl w:ilvl="2" w:tplc="1562985A">
      <w:start w:val="1"/>
      <w:numFmt w:val="lowerRoman"/>
      <w:lvlText w:val="%3."/>
      <w:lvlJc w:val="right"/>
      <w:pPr>
        <w:ind w:left="2160" w:hanging="180"/>
      </w:pPr>
    </w:lvl>
    <w:lvl w:ilvl="3" w:tplc="2FC4EE56">
      <w:start w:val="1"/>
      <w:numFmt w:val="decimal"/>
      <w:lvlText w:val="%4."/>
      <w:lvlJc w:val="left"/>
      <w:pPr>
        <w:ind w:left="2880" w:hanging="360"/>
      </w:pPr>
    </w:lvl>
    <w:lvl w:ilvl="4" w:tplc="D846B3B6">
      <w:start w:val="1"/>
      <w:numFmt w:val="lowerLetter"/>
      <w:lvlText w:val="%5."/>
      <w:lvlJc w:val="left"/>
      <w:pPr>
        <w:ind w:left="3600" w:hanging="360"/>
      </w:pPr>
    </w:lvl>
    <w:lvl w:ilvl="5" w:tplc="DA2A066E">
      <w:start w:val="1"/>
      <w:numFmt w:val="lowerRoman"/>
      <w:lvlText w:val="%6."/>
      <w:lvlJc w:val="right"/>
      <w:pPr>
        <w:ind w:left="4320" w:hanging="180"/>
      </w:pPr>
    </w:lvl>
    <w:lvl w:ilvl="6" w:tplc="24820D6E">
      <w:start w:val="1"/>
      <w:numFmt w:val="decimal"/>
      <w:lvlText w:val="%7."/>
      <w:lvlJc w:val="left"/>
      <w:pPr>
        <w:ind w:left="5040" w:hanging="360"/>
      </w:pPr>
    </w:lvl>
    <w:lvl w:ilvl="7" w:tplc="BB4CC700">
      <w:start w:val="1"/>
      <w:numFmt w:val="lowerLetter"/>
      <w:lvlText w:val="%8."/>
      <w:lvlJc w:val="left"/>
      <w:pPr>
        <w:ind w:left="5760" w:hanging="360"/>
      </w:pPr>
    </w:lvl>
    <w:lvl w:ilvl="8" w:tplc="D69CBAB2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7965C93"/>
    <w:multiLevelType w:val="hybridMultilevel"/>
    <w:tmpl w:val="6156AEE4"/>
    <w:lvl w:ilvl="0" w:tplc="879A93DC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5"/>
  </w:num>
  <w:num w:numId="4">
    <w:abstractNumId w:val="3"/>
  </w:num>
  <w:num w:numId="5">
    <w:abstractNumId w:val="4"/>
  </w:num>
  <w:num w:numId="6">
    <w:abstractNumId w:val="7"/>
  </w:num>
  <w:num w:numId="7">
    <w:abstractNumId w:val="2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03208"/>
    <w:rsid w:val="00003DF1"/>
    <w:rsid w:val="000059DF"/>
    <w:rsid w:val="000107B0"/>
    <w:rsid w:val="00023DCA"/>
    <w:rsid w:val="00027CA2"/>
    <w:rsid w:val="00043335"/>
    <w:rsid w:val="00050372"/>
    <w:rsid w:val="00051B9E"/>
    <w:rsid w:val="000611F7"/>
    <w:rsid w:val="0006558E"/>
    <w:rsid w:val="00073AE8"/>
    <w:rsid w:val="000741A3"/>
    <w:rsid w:val="0008134E"/>
    <w:rsid w:val="00084C1E"/>
    <w:rsid w:val="00097F4E"/>
    <w:rsid w:val="000A0707"/>
    <w:rsid w:val="000A3B62"/>
    <w:rsid w:val="000A66A2"/>
    <w:rsid w:val="000B116E"/>
    <w:rsid w:val="000B30E3"/>
    <w:rsid w:val="000C58D5"/>
    <w:rsid w:val="000E5E67"/>
    <w:rsid w:val="000E6998"/>
    <w:rsid w:val="000F2B19"/>
    <w:rsid w:val="001005D8"/>
    <w:rsid w:val="0010299C"/>
    <w:rsid w:val="00102FD8"/>
    <w:rsid w:val="00107110"/>
    <w:rsid w:val="00115AD4"/>
    <w:rsid w:val="00135F41"/>
    <w:rsid w:val="00141209"/>
    <w:rsid w:val="001553A3"/>
    <w:rsid w:val="0016598F"/>
    <w:rsid w:val="001748AA"/>
    <w:rsid w:val="00182E86"/>
    <w:rsid w:val="00191A8C"/>
    <w:rsid w:val="001928EE"/>
    <w:rsid w:val="0019581E"/>
    <w:rsid w:val="00195FF0"/>
    <w:rsid w:val="001A1120"/>
    <w:rsid w:val="001A2ADE"/>
    <w:rsid w:val="001B37FA"/>
    <w:rsid w:val="001C0CD4"/>
    <w:rsid w:val="001C3B96"/>
    <w:rsid w:val="001E656A"/>
    <w:rsid w:val="001F2F46"/>
    <w:rsid w:val="001F69D5"/>
    <w:rsid w:val="0020071A"/>
    <w:rsid w:val="0020510D"/>
    <w:rsid w:val="00206CF3"/>
    <w:rsid w:val="0021320A"/>
    <w:rsid w:val="00222B73"/>
    <w:rsid w:val="002235AD"/>
    <w:rsid w:val="002354B7"/>
    <w:rsid w:val="00251403"/>
    <w:rsid w:val="0025508A"/>
    <w:rsid w:val="00275B12"/>
    <w:rsid w:val="0028087F"/>
    <w:rsid w:val="002942A7"/>
    <w:rsid w:val="002A0BFE"/>
    <w:rsid w:val="002D27C6"/>
    <w:rsid w:val="002E015D"/>
    <w:rsid w:val="002F4F39"/>
    <w:rsid w:val="00311AFB"/>
    <w:rsid w:val="00313CC7"/>
    <w:rsid w:val="003239E8"/>
    <w:rsid w:val="0032639E"/>
    <w:rsid w:val="003276B1"/>
    <w:rsid w:val="00330683"/>
    <w:rsid w:val="00335DA0"/>
    <w:rsid w:val="0034018A"/>
    <w:rsid w:val="0035129A"/>
    <w:rsid w:val="00352707"/>
    <w:rsid w:val="00352905"/>
    <w:rsid w:val="00363FC2"/>
    <w:rsid w:val="00364210"/>
    <w:rsid w:val="00367BC8"/>
    <w:rsid w:val="00384DBB"/>
    <w:rsid w:val="003913E4"/>
    <w:rsid w:val="00395D4E"/>
    <w:rsid w:val="00396E63"/>
    <w:rsid w:val="003A6E34"/>
    <w:rsid w:val="003B078D"/>
    <w:rsid w:val="003B4C47"/>
    <w:rsid w:val="003B77C9"/>
    <w:rsid w:val="003C203F"/>
    <w:rsid w:val="003C2220"/>
    <w:rsid w:val="003D1A63"/>
    <w:rsid w:val="003D30D3"/>
    <w:rsid w:val="003D5F5B"/>
    <w:rsid w:val="003E06F8"/>
    <w:rsid w:val="003E0EA6"/>
    <w:rsid w:val="003E7EBA"/>
    <w:rsid w:val="003F1D9D"/>
    <w:rsid w:val="00400BAA"/>
    <w:rsid w:val="00405A10"/>
    <w:rsid w:val="00411E55"/>
    <w:rsid w:val="004120C5"/>
    <w:rsid w:val="00422CAB"/>
    <w:rsid w:val="0042620E"/>
    <w:rsid w:val="00427069"/>
    <w:rsid w:val="00432C10"/>
    <w:rsid w:val="004524BC"/>
    <w:rsid w:val="00453226"/>
    <w:rsid w:val="00456447"/>
    <w:rsid w:val="0046180A"/>
    <w:rsid w:val="00463209"/>
    <w:rsid w:val="00472036"/>
    <w:rsid w:val="00472446"/>
    <w:rsid w:val="00473BCA"/>
    <w:rsid w:val="004819E5"/>
    <w:rsid w:val="0049455B"/>
    <w:rsid w:val="004A2ECD"/>
    <w:rsid w:val="004A4412"/>
    <w:rsid w:val="004B2480"/>
    <w:rsid w:val="004B3B60"/>
    <w:rsid w:val="004C232E"/>
    <w:rsid w:val="004C7A1D"/>
    <w:rsid w:val="004E171E"/>
    <w:rsid w:val="004E68EA"/>
    <w:rsid w:val="004F4E04"/>
    <w:rsid w:val="004F5637"/>
    <w:rsid w:val="00501A08"/>
    <w:rsid w:val="005501AF"/>
    <w:rsid w:val="00550BA4"/>
    <w:rsid w:val="00565AD2"/>
    <w:rsid w:val="00571432"/>
    <w:rsid w:val="00580B76"/>
    <w:rsid w:val="0058733F"/>
    <w:rsid w:val="00587FD2"/>
    <w:rsid w:val="005924BF"/>
    <w:rsid w:val="00592A80"/>
    <w:rsid w:val="005A028B"/>
    <w:rsid w:val="005A27A0"/>
    <w:rsid w:val="005B0852"/>
    <w:rsid w:val="005B4337"/>
    <w:rsid w:val="005C0A20"/>
    <w:rsid w:val="005D6A31"/>
    <w:rsid w:val="005E04EA"/>
    <w:rsid w:val="005E2645"/>
    <w:rsid w:val="00601BC3"/>
    <w:rsid w:val="00604D5A"/>
    <w:rsid w:val="00606550"/>
    <w:rsid w:val="00617FCB"/>
    <w:rsid w:val="0063494C"/>
    <w:rsid w:val="00661545"/>
    <w:rsid w:val="0066606B"/>
    <w:rsid w:val="006675F9"/>
    <w:rsid w:val="0069269C"/>
    <w:rsid w:val="00692DA2"/>
    <w:rsid w:val="006963C4"/>
    <w:rsid w:val="006A0115"/>
    <w:rsid w:val="006A059C"/>
    <w:rsid w:val="006A3F7C"/>
    <w:rsid w:val="006A5B5E"/>
    <w:rsid w:val="006C6B00"/>
    <w:rsid w:val="006E1112"/>
    <w:rsid w:val="006E7697"/>
    <w:rsid w:val="006F01C1"/>
    <w:rsid w:val="006F575B"/>
    <w:rsid w:val="007004D5"/>
    <w:rsid w:val="007010EE"/>
    <w:rsid w:val="00702491"/>
    <w:rsid w:val="00704DC6"/>
    <w:rsid w:val="007117B6"/>
    <w:rsid w:val="00713ACC"/>
    <w:rsid w:val="00713C79"/>
    <w:rsid w:val="00720B12"/>
    <w:rsid w:val="00741CF9"/>
    <w:rsid w:val="00751FD7"/>
    <w:rsid w:val="007522D7"/>
    <w:rsid w:val="00752888"/>
    <w:rsid w:val="007539C9"/>
    <w:rsid w:val="00757040"/>
    <w:rsid w:val="00761AFE"/>
    <w:rsid w:val="007712CF"/>
    <w:rsid w:val="00773189"/>
    <w:rsid w:val="00781754"/>
    <w:rsid w:val="00782505"/>
    <w:rsid w:val="0078523B"/>
    <w:rsid w:val="00787980"/>
    <w:rsid w:val="00790315"/>
    <w:rsid w:val="007B5549"/>
    <w:rsid w:val="007C1A1C"/>
    <w:rsid w:val="007C4797"/>
    <w:rsid w:val="007C6459"/>
    <w:rsid w:val="007E00ED"/>
    <w:rsid w:val="007F02ED"/>
    <w:rsid w:val="007F3458"/>
    <w:rsid w:val="007F4B89"/>
    <w:rsid w:val="008018B0"/>
    <w:rsid w:val="00810EF1"/>
    <w:rsid w:val="00811D7C"/>
    <w:rsid w:val="00813B90"/>
    <w:rsid w:val="00823587"/>
    <w:rsid w:val="00825DE9"/>
    <w:rsid w:val="00831944"/>
    <w:rsid w:val="00832CE5"/>
    <w:rsid w:val="008444B1"/>
    <w:rsid w:val="00845352"/>
    <w:rsid w:val="008458BD"/>
    <w:rsid w:val="00845A13"/>
    <w:rsid w:val="0085087C"/>
    <w:rsid w:val="0085781C"/>
    <w:rsid w:val="008734FF"/>
    <w:rsid w:val="0089270A"/>
    <w:rsid w:val="008A56A4"/>
    <w:rsid w:val="008A57CD"/>
    <w:rsid w:val="008B0108"/>
    <w:rsid w:val="008B1EDD"/>
    <w:rsid w:val="008D3FD2"/>
    <w:rsid w:val="008E2A9A"/>
    <w:rsid w:val="008E4B50"/>
    <w:rsid w:val="008F53DE"/>
    <w:rsid w:val="00913B89"/>
    <w:rsid w:val="00925639"/>
    <w:rsid w:val="009373A4"/>
    <w:rsid w:val="00957579"/>
    <w:rsid w:val="00963509"/>
    <w:rsid w:val="0097688C"/>
    <w:rsid w:val="00982354"/>
    <w:rsid w:val="0098489F"/>
    <w:rsid w:val="00987595"/>
    <w:rsid w:val="00993B01"/>
    <w:rsid w:val="00997DD5"/>
    <w:rsid w:val="009A3426"/>
    <w:rsid w:val="009A7228"/>
    <w:rsid w:val="009B4D88"/>
    <w:rsid w:val="009C063E"/>
    <w:rsid w:val="009C1E34"/>
    <w:rsid w:val="009C22B2"/>
    <w:rsid w:val="009C5641"/>
    <w:rsid w:val="009D6743"/>
    <w:rsid w:val="009E41A3"/>
    <w:rsid w:val="009E59A3"/>
    <w:rsid w:val="009E6A90"/>
    <w:rsid w:val="00A02514"/>
    <w:rsid w:val="00A03879"/>
    <w:rsid w:val="00A06E41"/>
    <w:rsid w:val="00A07454"/>
    <w:rsid w:val="00A126C1"/>
    <w:rsid w:val="00A26898"/>
    <w:rsid w:val="00A32CC1"/>
    <w:rsid w:val="00A4075B"/>
    <w:rsid w:val="00A51415"/>
    <w:rsid w:val="00A5390C"/>
    <w:rsid w:val="00A740B9"/>
    <w:rsid w:val="00A96342"/>
    <w:rsid w:val="00A97233"/>
    <w:rsid w:val="00AB21D1"/>
    <w:rsid w:val="00AE127D"/>
    <w:rsid w:val="00AF187F"/>
    <w:rsid w:val="00B14882"/>
    <w:rsid w:val="00B253BD"/>
    <w:rsid w:val="00B26BFA"/>
    <w:rsid w:val="00B36082"/>
    <w:rsid w:val="00B50701"/>
    <w:rsid w:val="00B52BB0"/>
    <w:rsid w:val="00B53E06"/>
    <w:rsid w:val="00B63964"/>
    <w:rsid w:val="00B73CA2"/>
    <w:rsid w:val="00B74A6D"/>
    <w:rsid w:val="00B85846"/>
    <w:rsid w:val="00B87896"/>
    <w:rsid w:val="00B92A5C"/>
    <w:rsid w:val="00B9622C"/>
    <w:rsid w:val="00BA3303"/>
    <w:rsid w:val="00BA65C1"/>
    <w:rsid w:val="00BA66AD"/>
    <w:rsid w:val="00BB1BC2"/>
    <w:rsid w:val="00BC5A19"/>
    <w:rsid w:val="00BC690F"/>
    <w:rsid w:val="00BD2C5B"/>
    <w:rsid w:val="00BE5E31"/>
    <w:rsid w:val="00BF6249"/>
    <w:rsid w:val="00C1637B"/>
    <w:rsid w:val="00C171EC"/>
    <w:rsid w:val="00C20390"/>
    <w:rsid w:val="00C247F5"/>
    <w:rsid w:val="00C274F4"/>
    <w:rsid w:val="00C50685"/>
    <w:rsid w:val="00C556BF"/>
    <w:rsid w:val="00C55EE2"/>
    <w:rsid w:val="00C577F6"/>
    <w:rsid w:val="00C634AF"/>
    <w:rsid w:val="00C65A67"/>
    <w:rsid w:val="00C70AC3"/>
    <w:rsid w:val="00C718FE"/>
    <w:rsid w:val="00C7636B"/>
    <w:rsid w:val="00C85A54"/>
    <w:rsid w:val="00C9469E"/>
    <w:rsid w:val="00C96032"/>
    <w:rsid w:val="00CA6DB3"/>
    <w:rsid w:val="00CB0530"/>
    <w:rsid w:val="00CB7935"/>
    <w:rsid w:val="00CC7BF3"/>
    <w:rsid w:val="00D00617"/>
    <w:rsid w:val="00D047D9"/>
    <w:rsid w:val="00D10091"/>
    <w:rsid w:val="00D25832"/>
    <w:rsid w:val="00D30B6A"/>
    <w:rsid w:val="00D363C9"/>
    <w:rsid w:val="00D37EA4"/>
    <w:rsid w:val="00D4327C"/>
    <w:rsid w:val="00D64930"/>
    <w:rsid w:val="00D663E8"/>
    <w:rsid w:val="00D67484"/>
    <w:rsid w:val="00D73817"/>
    <w:rsid w:val="00D773B5"/>
    <w:rsid w:val="00D93FE2"/>
    <w:rsid w:val="00DA0D4F"/>
    <w:rsid w:val="00DA1697"/>
    <w:rsid w:val="00DA3951"/>
    <w:rsid w:val="00DA4996"/>
    <w:rsid w:val="00DB2F4E"/>
    <w:rsid w:val="00DC26BC"/>
    <w:rsid w:val="00DD7E31"/>
    <w:rsid w:val="00DE4432"/>
    <w:rsid w:val="00DE60CC"/>
    <w:rsid w:val="00DF7500"/>
    <w:rsid w:val="00E07383"/>
    <w:rsid w:val="00E10039"/>
    <w:rsid w:val="00E105B1"/>
    <w:rsid w:val="00E128C6"/>
    <w:rsid w:val="00E16942"/>
    <w:rsid w:val="00E20EF2"/>
    <w:rsid w:val="00E34267"/>
    <w:rsid w:val="00E364CA"/>
    <w:rsid w:val="00E36D44"/>
    <w:rsid w:val="00E51CF0"/>
    <w:rsid w:val="00E66C07"/>
    <w:rsid w:val="00E74FDC"/>
    <w:rsid w:val="00E849E9"/>
    <w:rsid w:val="00E91B7D"/>
    <w:rsid w:val="00E94B5C"/>
    <w:rsid w:val="00E96054"/>
    <w:rsid w:val="00EA0075"/>
    <w:rsid w:val="00EA079D"/>
    <w:rsid w:val="00EA2049"/>
    <w:rsid w:val="00EA2C2E"/>
    <w:rsid w:val="00EA61E4"/>
    <w:rsid w:val="00EB3BA4"/>
    <w:rsid w:val="00EC1E6B"/>
    <w:rsid w:val="00EC31F3"/>
    <w:rsid w:val="00EC5D1C"/>
    <w:rsid w:val="00ED1BC7"/>
    <w:rsid w:val="00ED2C46"/>
    <w:rsid w:val="00ED59F1"/>
    <w:rsid w:val="00F006B0"/>
    <w:rsid w:val="00F27246"/>
    <w:rsid w:val="00F32091"/>
    <w:rsid w:val="00F36AE3"/>
    <w:rsid w:val="00F42AEF"/>
    <w:rsid w:val="00F42F7E"/>
    <w:rsid w:val="00F468C2"/>
    <w:rsid w:val="00F46F2E"/>
    <w:rsid w:val="00F549A5"/>
    <w:rsid w:val="00F65F1A"/>
    <w:rsid w:val="00F81B04"/>
    <w:rsid w:val="00F8291B"/>
    <w:rsid w:val="00F92170"/>
    <w:rsid w:val="00F92F2A"/>
    <w:rsid w:val="00F94B72"/>
    <w:rsid w:val="00FA45B3"/>
    <w:rsid w:val="00FC10F4"/>
    <w:rsid w:val="00FD40D2"/>
    <w:rsid w:val="00FD5920"/>
    <w:rsid w:val="00FD627E"/>
    <w:rsid w:val="00FD7968"/>
    <w:rsid w:val="00FE2D4C"/>
    <w:rsid w:val="00FE541F"/>
    <w:rsid w:val="00FF594B"/>
    <w:rsid w:val="00FF65BA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docId w15:val="{F16A0833-62F8-4746-8547-3537B3883A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aliases w:val="BAI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aliases w:val="BAI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customStyle="1" w:styleId="Char">
    <w:name w:val="Char"/>
    <w:basedOn w:val="Normal"/>
    <w:uiPriority w:val="99"/>
    <w:rsid w:val="00F92170"/>
    <w:pPr>
      <w:spacing w:before="40" w:line="240" w:lineRule="exact"/>
      <w:ind w:firstLine="284"/>
      <w:jc w:val="both"/>
    </w:pPr>
    <w:rPr>
      <w:rFonts w:ascii="Arial" w:eastAsia="Times New Roman" w:hAnsi="Arial" w:cs="Times New Roman"/>
      <w:sz w:val="24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F92170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7C1A1C"/>
  </w:style>
  <w:style w:type="paragraph" w:customStyle="1" w:styleId="MTDisplayEquation">
    <w:name w:val="MTDisplayEquation"/>
    <w:basedOn w:val="Normal"/>
    <w:next w:val="Normal"/>
    <w:link w:val="MTDisplayEquationChar"/>
    <w:rsid w:val="007C1A1C"/>
    <w:pPr>
      <w:tabs>
        <w:tab w:val="center" w:pos="4680"/>
        <w:tab w:val="right" w:pos="9360"/>
      </w:tabs>
      <w:spacing w:after="0" w:line="276" w:lineRule="auto"/>
      <w:contextualSpacing/>
      <w:jc w:val="both"/>
    </w:pPr>
    <w:rPr>
      <w:rFonts w:ascii="Times New Roman" w:eastAsia="Times New Roman" w:hAnsi="Times New Roman" w:cs="Times New Roman"/>
      <w:sz w:val="26"/>
      <w:szCs w:val="26"/>
      <w:lang w:val="x-none"/>
    </w:rPr>
  </w:style>
  <w:style w:type="character" w:customStyle="1" w:styleId="MTDisplayEquationChar">
    <w:name w:val="MTDisplayEquation Char"/>
    <w:link w:val="MTDisplayEquation"/>
    <w:rsid w:val="007C1A1C"/>
    <w:rPr>
      <w:rFonts w:ascii="Times New Roman" w:eastAsia="Times New Roman" w:hAnsi="Times New Roman" w:cs="Times New Roman"/>
      <w:sz w:val="26"/>
      <w:szCs w:val="26"/>
      <w:lang w:val="x-none"/>
    </w:rPr>
  </w:style>
  <w:style w:type="paragraph" w:customStyle="1" w:styleId="Normal025">
    <w:name w:val="Normal_0_25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012">
    <w:name w:val="Normal_0_12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1">
    <w:name w:val="Normal_1"/>
    <w:qFormat/>
    <w:rsid w:val="008B1ED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aliases w:val="tham khao"/>
    <w:basedOn w:val="TableNormal"/>
    <w:uiPriority w:val="39"/>
    <w:rsid w:val="004120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oancuaDanhsach">
    <w:name w:val="Đoạn của Danh sách"/>
    <w:basedOn w:val="Normal"/>
    <w:link w:val="oancuaDanhsachChar"/>
    <w:uiPriority w:val="34"/>
    <w:qFormat/>
    <w:rsid w:val="00BA3303"/>
    <w:pPr>
      <w:ind w:left="720"/>
      <w:contextualSpacing/>
    </w:pPr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oancuaDanhsachChar">
    <w:name w:val="Đoạn của Danh sách Char"/>
    <w:link w:val="oancuaDanhsach"/>
    <w:uiPriority w:val="34"/>
    <w:rsid w:val="00BA3303"/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NoSpacingChar">
    <w:name w:val="No Spacing Char"/>
    <w:link w:val="NoSpacing"/>
    <w:locked/>
    <w:rsid w:val="003D5F5B"/>
  </w:style>
  <w:style w:type="paragraph" w:customStyle="1" w:styleId="cau">
    <w:name w:val="cau"/>
    <w:basedOn w:val="Normal"/>
    <w:qFormat/>
    <w:rsid w:val="009E59A3"/>
    <w:pPr>
      <w:spacing w:before="40" w:after="20" w:line="240" w:lineRule="auto"/>
      <w:ind w:left="425" w:hanging="425"/>
      <w:jc w:val="both"/>
    </w:pPr>
    <w:rPr>
      <w:rFonts w:ascii="Times New Roman" w:eastAsia="Times New Roman" w:hAnsi="Times New Roman" w:cs="Times New Roman"/>
      <w:sz w:val="24"/>
      <w:szCs w:val="24"/>
      <w:lang w:val="pt-BR"/>
    </w:rPr>
  </w:style>
  <w:style w:type="paragraph" w:customStyle="1" w:styleId="msonormal0">
    <w:name w:val="msonormal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0">
    <w:name w:val="Normal_0"/>
    <w:qFormat/>
    <w:rsid w:val="001005D8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sonormalcxspmiddle">
    <w:name w:val="msonormalcxspmiddle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1">
    <w:name w:val="fontstyle21"/>
    <w:rsid w:val="00B148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01">
    <w:name w:val="fontstyle01"/>
    <w:rsid w:val="002E015D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Normal019">
    <w:name w:val="Normal_0_19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styleId="NormalWeb">
    <w:name w:val="Normal (Web)"/>
    <w:basedOn w:val="Normal"/>
    <w:uiPriority w:val="99"/>
    <w:unhideWhenUsed/>
    <w:rsid w:val="003B77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vi-VN" w:eastAsia="vi-VN"/>
    </w:rPr>
  </w:style>
  <w:style w:type="paragraph" w:customStyle="1" w:styleId="Normal02">
    <w:name w:val="Normal_0_2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77C9"/>
    <w:rPr>
      <w:rFonts w:ascii="Segoe UI" w:eastAsiaTheme="minorHAnsi" w:hAnsi="Segoe UI" w:cs="Segoe UI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B77C9"/>
    <w:pPr>
      <w:spacing w:after="0" w:line="240" w:lineRule="auto"/>
    </w:pPr>
    <w:rPr>
      <w:rFonts w:ascii="Segoe UI" w:eastAsiaTheme="minorHAnsi" w:hAnsi="Segoe UI" w:cs="Segoe UI"/>
      <w:sz w:val="18"/>
      <w:szCs w:val="18"/>
    </w:rPr>
  </w:style>
  <w:style w:type="character" w:customStyle="1" w:styleId="BalloonTextChar1">
    <w:name w:val="Balloon Text Char1"/>
    <w:basedOn w:val="DefaultParagraphFont"/>
    <w:uiPriority w:val="99"/>
    <w:semiHidden/>
    <w:rsid w:val="003B77C9"/>
    <w:rPr>
      <w:rFonts w:ascii="Segoe UI" w:hAnsi="Segoe UI" w:cs="Segoe UI"/>
      <w:sz w:val="18"/>
      <w:szCs w:val="18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B77C9"/>
    <w:rPr>
      <w:rFonts w:ascii="Times New Roman" w:eastAsiaTheme="minorHAnsi" w:hAnsi="Times New Roman"/>
      <w:sz w:val="20"/>
      <w:szCs w:val="20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B77C9"/>
    <w:pPr>
      <w:spacing w:line="240" w:lineRule="auto"/>
    </w:pPr>
    <w:rPr>
      <w:rFonts w:ascii="Times New Roman" w:eastAsiaTheme="minorHAnsi" w:hAnsi="Times New Roman"/>
      <w:sz w:val="20"/>
      <w:szCs w:val="20"/>
    </w:rPr>
  </w:style>
  <w:style w:type="character" w:customStyle="1" w:styleId="CommentTextChar1">
    <w:name w:val="Comment Text Char1"/>
    <w:basedOn w:val="DefaultParagraphFont"/>
    <w:uiPriority w:val="99"/>
    <w:semiHidden/>
    <w:rsid w:val="003B77C9"/>
    <w:rPr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B77C9"/>
    <w:rPr>
      <w:rFonts w:ascii="Times New Roman" w:eastAsiaTheme="minorHAnsi" w:hAnsi="Times New Roman"/>
      <w:b/>
      <w:bCs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B77C9"/>
    <w:rPr>
      <w:b/>
      <w:bCs/>
    </w:rPr>
  </w:style>
  <w:style w:type="character" w:customStyle="1" w:styleId="CommentSubjectChar1">
    <w:name w:val="Comment Subject Char1"/>
    <w:basedOn w:val="CommentTextChar1"/>
    <w:uiPriority w:val="99"/>
    <w:semiHidden/>
    <w:rsid w:val="003B77C9"/>
    <w:rPr>
      <w:b/>
      <w:bCs/>
      <w:sz w:val="20"/>
      <w:szCs w:val="20"/>
    </w:rPr>
  </w:style>
  <w:style w:type="paragraph" w:customStyle="1" w:styleId="Vnbnnidung">
    <w:name w:val="Văn bản nội dung"/>
    <w:basedOn w:val="Normal"/>
    <w:link w:val="Vnbnnidung0"/>
    <w:rsid w:val="003B77C9"/>
    <w:pPr>
      <w:widowControl w:val="0"/>
      <w:shd w:val="clear" w:color="auto" w:fill="FFFFFF"/>
      <w:spacing w:before="120" w:after="0" w:line="288" w:lineRule="auto"/>
      <w:ind w:left="992" w:hanging="992"/>
      <w:jc w:val="both"/>
    </w:pPr>
    <w:rPr>
      <w:rFonts w:ascii="Times New Roman" w:eastAsia="Times New Roman" w:hAnsi="Times New Roman" w:cs="Times New Roman"/>
      <w:lang w:val="vi-VN" w:eastAsia="vi-VN"/>
    </w:rPr>
  </w:style>
  <w:style w:type="character" w:customStyle="1" w:styleId="Vnbnnidung0">
    <w:name w:val="Văn bản nội dung_"/>
    <w:basedOn w:val="DefaultParagraphFont"/>
    <w:link w:val="Vnbnnidung"/>
    <w:rsid w:val="003B77C9"/>
    <w:rPr>
      <w:rFonts w:ascii="Times New Roman" w:eastAsia="Times New Roman" w:hAnsi="Times New Roman" w:cs="Times New Roman"/>
      <w:shd w:val="clear" w:color="auto" w:fill="FFFFFF"/>
      <w:lang w:val="vi-VN" w:eastAsia="vi-VN"/>
    </w:rPr>
  </w:style>
  <w:style w:type="table" w:customStyle="1" w:styleId="TableGrid1">
    <w:name w:val="Table Grid1"/>
    <w:basedOn w:val="TableNormal"/>
    <w:next w:val="TableGrid"/>
    <w:uiPriority w:val="39"/>
    <w:rsid w:val="003B77C9"/>
    <w:pPr>
      <w:spacing w:after="0" w:line="240" w:lineRule="auto"/>
    </w:pPr>
    <w:rPr>
      <w:rFonts w:ascii="Times New Roman" w:eastAsiaTheme="minorHAnsi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027">
    <w:name w:val="Normal_0_27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en-GB"/>
    </w:rPr>
  </w:style>
  <w:style w:type="paragraph" w:customStyle="1" w:styleId="Normal020">
    <w:name w:val="Normal_0_20"/>
    <w:qFormat/>
    <w:rsid w:val="00997DD5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Vnbnnidung2">
    <w:name w:val="Văn bản nội dung (2)_"/>
    <w:basedOn w:val="DefaultParagraphFont"/>
    <w:link w:val="Vnbnnidung20"/>
    <w:locked/>
    <w:rsid w:val="001F2F46"/>
    <w:rPr>
      <w:color w:val="606060"/>
      <w:sz w:val="30"/>
      <w:szCs w:val="30"/>
      <w:shd w:val="clear" w:color="auto" w:fill="FFFFFF"/>
    </w:rPr>
  </w:style>
  <w:style w:type="paragraph" w:customStyle="1" w:styleId="Vnbnnidung20">
    <w:name w:val="Văn bản nội dung (2)"/>
    <w:basedOn w:val="Normal"/>
    <w:link w:val="Vnbnnidung2"/>
    <w:rsid w:val="001F2F46"/>
    <w:pPr>
      <w:widowControl w:val="0"/>
      <w:shd w:val="clear" w:color="auto" w:fill="FFFFFF"/>
      <w:spacing w:after="120" w:line="240" w:lineRule="auto"/>
      <w:ind w:firstLine="160"/>
    </w:pPr>
    <w:rPr>
      <w:color w:val="606060"/>
      <w:sz w:val="30"/>
      <w:szCs w:val="30"/>
    </w:rPr>
  </w:style>
  <w:style w:type="paragraph" w:customStyle="1" w:styleId="ListParagraph1">
    <w:name w:val="List Paragraph1"/>
    <w:basedOn w:val="Normal"/>
    <w:uiPriority w:val="34"/>
    <w:qFormat/>
    <w:rsid w:val="00F32091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paragraph" w:customStyle="1" w:styleId="sovidu">
    <w:name w:val="so.vidu"/>
    <w:basedOn w:val="Normal"/>
    <w:next w:val="Normal"/>
    <w:link w:val="soviduChar"/>
    <w:qFormat/>
    <w:rsid w:val="00925639"/>
    <w:pPr>
      <w:numPr>
        <w:numId w:val="7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  <w:ind w:left="720" w:hanging="360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925639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msolistparagraph0">
    <w:name w:val="msolistparagraph"/>
    <w:basedOn w:val="Normal"/>
    <w:rsid w:val="00925639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character" w:customStyle="1" w:styleId="TableofcontentsExact">
    <w:name w:val="Table of contents Exact"/>
    <w:basedOn w:val="DefaultParagraphFont"/>
    <w:rsid w:val="00925639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sz w:val="20"/>
      <w:szCs w:val="20"/>
      <w:u w:val="none"/>
      <w:effect w:val="none"/>
    </w:rPr>
  </w:style>
  <w:style w:type="character" w:customStyle="1" w:styleId="Bodytext2Exact">
    <w:name w:val="Body text (2) Exact"/>
    <w:basedOn w:val="DefaultParagraphFont"/>
    <w:rsid w:val="00925639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sz w:val="20"/>
      <w:szCs w:val="20"/>
      <w:u w:val="none"/>
      <w:effect w:val="none"/>
    </w:rPr>
  </w:style>
  <w:style w:type="character" w:customStyle="1" w:styleId="oncaDanhschChar">
    <w:name w:val="Đoạn của Danh sách Char"/>
    <w:link w:val="oncaDanhsch"/>
    <w:qFormat/>
    <w:locked/>
    <w:rsid w:val="00925639"/>
    <w:rPr>
      <w:rFonts w:ascii="Calibri" w:eastAsia="Times New Roman" w:hAnsi="Calibri" w:cs="Calibri"/>
    </w:rPr>
  </w:style>
  <w:style w:type="paragraph" w:customStyle="1" w:styleId="oncaDanhsch">
    <w:name w:val="Đoạn của Danh sách"/>
    <w:basedOn w:val="Normal"/>
    <w:link w:val="oncaDanhschChar"/>
    <w:qFormat/>
    <w:rsid w:val="00925639"/>
    <w:pPr>
      <w:spacing w:after="200" w:line="276" w:lineRule="auto"/>
      <w:ind w:left="720"/>
    </w:pPr>
    <w:rPr>
      <w:rFonts w:ascii="Calibri" w:eastAsia="Times New Roman" w:hAnsi="Calibri" w:cs="Calibri"/>
    </w:rPr>
  </w:style>
  <w:style w:type="character" w:customStyle="1" w:styleId="000-Bi-normalChar">
    <w:name w:val="000-Bài - normal Char"/>
    <w:link w:val="000-Bi-normal"/>
    <w:locked/>
    <w:rsid w:val="00925639"/>
    <w:rPr>
      <w:rFonts w:ascii="Tahoma" w:hAnsi="Tahoma" w:cs="Tahoma"/>
      <w:b/>
      <w:kern w:val="2"/>
      <w:sz w:val="24"/>
      <w:szCs w:val="24"/>
    </w:rPr>
  </w:style>
  <w:style w:type="paragraph" w:customStyle="1" w:styleId="000-Bi-normal">
    <w:name w:val="000-Bài - normal"/>
    <w:basedOn w:val="Normal"/>
    <w:next w:val="Normal"/>
    <w:link w:val="000-Bi-normalChar"/>
    <w:qFormat/>
    <w:rsid w:val="00925639"/>
    <w:pPr>
      <w:keepNext/>
      <w:keepLines/>
      <w:numPr>
        <w:numId w:val="8"/>
      </w:numPr>
      <w:spacing w:before="240" w:after="100" w:afterAutospacing="1" w:line="254" w:lineRule="auto"/>
      <w:outlineLvl w:val="2"/>
    </w:pPr>
    <w:rPr>
      <w:rFonts w:ascii="Tahoma" w:hAnsi="Tahoma" w:cs="Tahoma"/>
      <w:b/>
      <w:kern w:val="2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399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4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291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2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87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7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08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05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2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33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9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5.bin"/><Relationship Id="rId671" Type="http://schemas.openxmlformats.org/officeDocument/2006/relationships/image" Target="media/image328.wmf"/><Relationship Id="rId21" Type="http://schemas.openxmlformats.org/officeDocument/2006/relationships/image" Target="media/image9.wmf"/><Relationship Id="rId324" Type="http://schemas.openxmlformats.org/officeDocument/2006/relationships/oleObject" Target="embeddings/oleObject155.bin"/><Relationship Id="rId531" Type="http://schemas.openxmlformats.org/officeDocument/2006/relationships/oleObject" Target="embeddings/oleObject263.bin"/><Relationship Id="rId629" Type="http://schemas.openxmlformats.org/officeDocument/2006/relationships/oleObject" Target="embeddings/oleObject314.bin"/><Relationship Id="rId170" Type="http://schemas.openxmlformats.org/officeDocument/2006/relationships/image" Target="media/image79.emf"/><Relationship Id="rId268" Type="http://schemas.openxmlformats.org/officeDocument/2006/relationships/image" Target="media/image134.wmf"/><Relationship Id="rId475" Type="http://schemas.openxmlformats.org/officeDocument/2006/relationships/oleObject" Target="embeddings/oleObject233.bin"/><Relationship Id="rId682" Type="http://schemas.openxmlformats.org/officeDocument/2006/relationships/oleObject" Target="embeddings/oleObject342.bin"/><Relationship Id="rId32" Type="http://schemas.openxmlformats.org/officeDocument/2006/relationships/oleObject" Target="embeddings/oleObject14.bin"/><Relationship Id="rId128" Type="http://schemas.openxmlformats.org/officeDocument/2006/relationships/image" Target="media/image59.wmf"/><Relationship Id="rId335" Type="http://schemas.openxmlformats.org/officeDocument/2006/relationships/image" Target="media/image168.wmf"/><Relationship Id="rId542" Type="http://schemas.openxmlformats.org/officeDocument/2006/relationships/image" Target="media/image268.wmf"/><Relationship Id="rId181" Type="http://schemas.openxmlformats.org/officeDocument/2006/relationships/image" Target="media/image90.wmf"/><Relationship Id="rId402" Type="http://schemas.openxmlformats.org/officeDocument/2006/relationships/image" Target="media/image202.wmf"/><Relationship Id="rId279" Type="http://schemas.openxmlformats.org/officeDocument/2006/relationships/oleObject" Target="embeddings/oleObject133.bin"/><Relationship Id="rId486" Type="http://schemas.openxmlformats.org/officeDocument/2006/relationships/oleObject" Target="embeddings/oleObject240.bin"/><Relationship Id="rId693" Type="http://schemas.openxmlformats.org/officeDocument/2006/relationships/image" Target="media/image339.wmf"/><Relationship Id="rId43" Type="http://schemas.openxmlformats.org/officeDocument/2006/relationships/image" Target="media/image16.emf"/><Relationship Id="rId139" Type="http://schemas.openxmlformats.org/officeDocument/2006/relationships/oleObject" Target="embeddings/oleObject68.bin"/><Relationship Id="rId346" Type="http://schemas.openxmlformats.org/officeDocument/2006/relationships/oleObject" Target="embeddings/oleObject166.bin"/><Relationship Id="rId553" Type="http://schemas.openxmlformats.org/officeDocument/2006/relationships/oleObject" Target="embeddings/oleObject274.bin"/><Relationship Id="rId192" Type="http://schemas.openxmlformats.org/officeDocument/2006/relationships/image" Target="media/image96.wmf"/><Relationship Id="rId206" Type="http://schemas.openxmlformats.org/officeDocument/2006/relationships/image" Target="media/image103.wmf"/><Relationship Id="rId413" Type="http://schemas.openxmlformats.org/officeDocument/2006/relationships/oleObject" Target="embeddings/oleObject199.bin"/><Relationship Id="rId497" Type="http://schemas.openxmlformats.org/officeDocument/2006/relationships/image" Target="media/image245.wmf"/><Relationship Id="rId620" Type="http://schemas.openxmlformats.org/officeDocument/2006/relationships/image" Target="media/image304.wmf"/><Relationship Id="rId357" Type="http://schemas.openxmlformats.org/officeDocument/2006/relationships/image" Target="media/image179.wmf"/><Relationship Id="rId54" Type="http://schemas.openxmlformats.org/officeDocument/2006/relationships/oleObject" Target="embeddings/oleObject25.bin"/><Relationship Id="rId217" Type="http://schemas.openxmlformats.org/officeDocument/2006/relationships/oleObject" Target="embeddings/oleObject102.bin"/><Relationship Id="rId564" Type="http://schemas.openxmlformats.org/officeDocument/2006/relationships/oleObject" Target="embeddings/oleObject280.bin"/><Relationship Id="rId424" Type="http://schemas.openxmlformats.org/officeDocument/2006/relationships/image" Target="media/image213.wmf"/><Relationship Id="rId631" Type="http://schemas.openxmlformats.org/officeDocument/2006/relationships/oleObject" Target="embeddings/oleObject315.bin"/><Relationship Id="rId270" Type="http://schemas.openxmlformats.org/officeDocument/2006/relationships/image" Target="media/image135.wmf"/><Relationship Id="rId65" Type="http://schemas.openxmlformats.org/officeDocument/2006/relationships/image" Target="media/image24.wmf"/><Relationship Id="rId130" Type="http://schemas.openxmlformats.org/officeDocument/2006/relationships/oleObject" Target="embeddings/oleObject64.bin"/><Relationship Id="rId368" Type="http://schemas.openxmlformats.org/officeDocument/2006/relationships/oleObject" Target="embeddings/oleObject177.bin"/><Relationship Id="rId575" Type="http://schemas.openxmlformats.org/officeDocument/2006/relationships/image" Target="media/image283.wmf"/><Relationship Id="rId228" Type="http://schemas.openxmlformats.org/officeDocument/2006/relationships/image" Target="media/image114.wmf"/><Relationship Id="rId435" Type="http://schemas.openxmlformats.org/officeDocument/2006/relationships/oleObject" Target="embeddings/oleObject210.bin"/><Relationship Id="rId642" Type="http://schemas.openxmlformats.org/officeDocument/2006/relationships/oleObject" Target="embeddings/oleObject321.bin"/><Relationship Id="rId281" Type="http://schemas.openxmlformats.org/officeDocument/2006/relationships/oleObject" Target="embeddings/oleObject134.bin"/><Relationship Id="rId502" Type="http://schemas.openxmlformats.org/officeDocument/2006/relationships/image" Target="media/image247.wmf"/><Relationship Id="rId76" Type="http://schemas.openxmlformats.org/officeDocument/2006/relationships/image" Target="media/image35.emf"/><Relationship Id="rId141" Type="http://schemas.openxmlformats.org/officeDocument/2006/relationships/oleObject" Target="embeddings/oleObject69.bin"/><Relationship Id="rId379" Type="http://schemas.openxmlformats.org/officeDocument/2006/relationships/oleObject" Target="embeddings/oleObject182.bin"/><Relationship Id="rId586" Type="http://schemas.openxmlformats.org/officeDocument/2006/relationships/oleObject" Target="embeddings/oleObject292.bin"/><Relationship Id="rId7" Type="http://schemas.openxmlformats.org/officeDocument/2006/relationships/endnotes" Target="endnotes.xml"/><Relationship Id="rId239" Type="http://schemas.openxmlformats.org/officeDocument/2006/relationships/oleObject" Target="embeddings/oleObject113.bin"/><Relationship Id="rId446" Type="http://schemas.openxmlformats.org/officeDocument/2006/relationships/image" Target="media/image224.wmf"/><Relationship Id="rId653" Type="http://schemas.openxmlformats.org/officeDocument/2006/relationships/image" Target="media/image319.wmf"/><Relationship Id="rId292" Type="http://schemas.openxmlformats.org/officeDocument/2006/relationships/image" Target="media/image146.wmf"/><Relationship Id="rId306" Type="http://schemas.openxmlformats.org/officeDocument/2006/relationships/image" Target="media/image153.wmf"/><Relationship Id="rId87" Type="http://schemas.openxmlformats.org/officeDocument/2006/relationships/image" Target="media/image44.wmf"/><Relationship Id="rId513" Type="http://schemas.openxmlformats.org/officeDocument/2006/relationships/image" Target="media/image252.wmf"/><Relationship Id="rId597" Type="http://schemas.openxmlformats.org/officeDocument/2006/relationships/image" Target="media/image293.wmf"/><Relationship Id="rId152" Type="http://schemas.openxmlformats.org/officeDocument/2006/relationships/image" Target="media/image70.wmf"/><Relationship Id="rId457" Type="http://schemas.openxmlformats.org/officeDocument/2006/relationships/oleObject" Target="embeddings/oleObject221.bin"/><Relationship Id="rId664" Type="http://schemas.openxmlformats.org/officeDocument/2006/relationships/oleObject" Target="embeddings/oleObject333.bin"/><Relationship Id="rId14" Type="http://schemas.openxmlformats.org/officeDocument/2006/relationships/image" Target="media/image5.emf"/><Relationship Id="rId317" Type="http://schemas.openxmlformats.org/officeDocument/2006/relationships/oleObject" Target="embeddings/oleObject152.bin"/><Relationship Id="rId524" Type="http://schemas.openxmlformats.org/officeDocument/2006/relationships/image" Target="media/image258.wmf"/><Relationship Id="rId98" Type="http://schemas.openxmlformats.org/officeDocument/2006/relationships/oleObject" Target="embeddings/oleObject42.bin"/><Relationship Id="rId163" Type="http://schemas.openxmlformats.org/officeDocument/2006/relationships/image" Target="media/image76.wmf"/><Relationship Id="rId370" Type="http://schemas.openxmlformats.org/officeDocument/2006/relationships/oleObject" Target="embeddings/oleObject178.bin"/><Relationship Id="rId230" Type="http://schemas.openxmlformats.org/officeDocument/2006/relationships/image" Target="media/image115.wmf"/><Relationship Id="rId468" Type="http://schemas.openxmlformats.org/officeDocument/2006/relationships/oleObject" Target="embeddings/oleObject228.bin"/><Relationship Id="rId675" Type="http://schemas.openxmlformats.org/officeDocument/2006/relationships/image" Target="media/image330.wmf"/><Relationship Id="rId25" Type="http://schemas.openxmlformats.org/officeDocument/2006/relationships/image" Target="media/image11.wmf"/><Relationship Id="rId328" Type="http://schemas.openxmlformats.org/officeDocument/2006/relationships/oleObject" Target="embeddings/oleObject157.bin"/><Relationship Id="rId535" Type="http://schemas.openxmlformats.org/officeDocument/2006/relationships/image" Target="media/image264.wmf"/><Relationship Id="rId174" Type="http://schemas.openxmlformats.org/officeDocument/2006/relationships/image" Target="media/image83.wmf"/><Relationship Id="rId381" Type="http://schemas.openxmlformats.org/officeDocument/2006/relationships/oleObject" Target="embeddings/oleObject183.bin"/><Relationship Id="rId602" Type="http://schemas.openxmlformats.org/officeDocument/2006/relationships/oleObject" Target="embeddings/oleObject300.bin"/><Relationship Id="rId241" Type="http://schemas.openxmlformats.org/officeDocument/2006/relationships/oleObject" Target="embeddings/oleObject114.bin"/><Relationship Id="rId479" Type="http://schemas.openxmlformats.org/officeDocument/2006/relationships/image" Target="media/image236.wmf"/><Relationship Id="rId686" Type="http://schemas.openxmlformats.org/officeDocument/2006/relationships/oleObject" Target="embeddings/oleObject344.bin"/><Relationship Id="rId36" Type="http://schemas.openxmlformats.org/officeDocument/2006/relationships/oleObject" Target="embeddings/oleObject17.bin"/><Relationship Id="rId339" Type="http://schemas.openxmlformats.org/officeDocument/2006/relationships/image" Target="media/image170.wmf"/><Relationship Id="rId546" Type="http://schemas.openxmlformats.org/officeDocument/2006/relationships/image" Target="media/image270.wmf"/><Relationship Id="rId101" Type="http://schemas.openxmlformats.org/officeDocument/2006/relationships/image" Target="media/image51.wmf"/><Relationship Id="rId185" Type="http://schemas.openxmlformats.org/officeDocument/2006/relationships/oleObject" Target="embeddings/oleObject86.bin"/><Relationship Id="rId406" Type="http://schemas.openxmlformats.org/officeDocument/2006/relationships/image" Target="media/image204.wmf"/><Relationship Id="rId392" Type="http://schemas.openxmlformats.org/officeDocument/2006/relationships/image" Target="media/image197.wmf"/><Relationship Id="rId613" Type="http://schemas.openxmlformats.org/officeDocument/2006/relationships/oleObject" Target="embeddings/oleObject306.bin"/><Relationship Id="rId697" Type="http://schemas.openxmlformats.org/officeDocument/2006/relationships/header" Target="header1.xml"/><Relationship Id="rId252" Type="http://schemas.openxmlformats.org/officeDocument/2006/relationships/image" Target="media/image126.wmf"/><Relationship Id="rId47" Type="http://schemas.openxmlformats.org/officeDocument/2006/relationships/oleObject" Target="embeddings/oleObject22.bin"/><Relationship Id="rId112" Type="http://schemas.openxmlformats.org/officeDocument/2006/relationships/oleObject" Target="embeddings/oleObject50.bin"/><Relationship Id="rId557" Type="http://schemas.openxmlformats.org/officeDocument/2006/relationships/image" Target="media/image274.wmf"/><Relationship Id="rId196" Type="http://schemas.openxmlformats.org/officeDocument/2006/relationships/image" Target="media/image98.wmf"/><Relationship Id="rId417" Type="http://schemas.openxmlformats.org/officeDocument/2006/relationships/oleObject" Target="embeddings/oleObject201.bin"/><Relationship Id="rId624" Type="http://schemas.openxmlformats.org/officeDocument/2006/relationships/image" Target="media/image306.wmf"/><Relationship Id="rId263" Type="http://schemas.openxmlformats.org/officeDocument/2006/relationships/oleObject" Target="embeddings/oleObject125.bin"/><Relationship Id="rId470" Type="http://schemas.openxmlformats.org/officeDocument/2006/relationships/oleObject" Target="embeddings/oleObject229.bin"/><Relationship Id="rId58" Type="http://schemas.openxmlformats.org/officeDocument/2006/relationships/oleObject" Target="embeddings/oleObject29.bin"/><Relationship Id="rId123" Type="http://schemas.openxmlformats.org/officeDocument/2006/relationships/image" Target="media/image56.gif"/><Relationship Id="rId330" Type="http://schemas.openxmlformats.org/officeDocument/2006/relationships/oleObject" Target="embeddings/oleObject158.bin"/><Relationship Id="rId568" Type="http://schemas.openxmlformats.org/officeDocument/2006/relationships/oleObject" Target="embeddings/oleObject282.bin"/><Relationship Id="rId428" Type="http://schemas.openxmlformats.org/officeDocument/2006/relationships/image" Target="media/image215.wmf"/><Relationship Id="rId635" Type="http://schemas.openxmlformats.org/officeDocument/2006/relationships/oleObject" Target="embeddings/oleObject317.bin"/><Relationship Id="rId274" Type="http://schemas.openxmlformats.org/officeDocument/2006/relationships/image" Target="media/image137.wmf"/><Relationship Id="rId481" Type="http://schemas.openxmlformats.org/officeDocument/2006/relationships/image" Target="media/image237.wmf"/><Relationship Id="rId69" Type="http://schemas.openxmlformats.org/officeDocument/2006/relationships/image" Target="media/image28.wmf"/><Relationship Id="rId134" Type="http://schemas.openxmlformats.org/officeDocument/2006/relationships/oleObject" Target="embeddings/oleObject66.bin"/><Relationship Id="rId579" Type="http://schemas.openxmlformats.org/officeDocument/2006/relationships/image" Target="media/image284.wmf"/><Relationship Id="rId341" Type="http://schemas.openxmlformats.org/officeDocument/2006/relationships/image" Target="media/image171.wmf"/><Relationship Id="rId439" Type="http://schemas.openxmlformats.org/officeDocument/2006/relationships/oleObject" Target="embeddings/oleObject212.bin"/><Relationship Id="rId646" Type="http://schemas.openxmlformats.org/officeDocument/2006/relationships/oleObject" Target="embeddings/oleObject323.bin"/><Relationship Id="rId201" Type="http://schemas.openxmlformats.org/officeDocument/2006/relationships/oleObject" Target="embeddings/oleObject94.bin"/><Relationship Id="rId285" Type="http://schemas.openxmlformats.org/officeDocument/2006/relationships/oleObject" Target="embeddings/oleObject136.bin"/><Relationship Id="rId506" Type="http://schemas.openxmlformats.org/officeDocument/2006/relationships/oleObject" Target="embeddings/oleObject251.bin"/><Relationship Id="rId492" Type="http://schemas.openxmlformats.org/officeDocument/2006/relationships/image" Target="media/image242.emf"/><Relationship Id="rId145" Type="http://schemas.openxmlformats.org/officeDocument/2006/relationships/image" Target="media/image68.wmf"/><Relationship Id="rId352" Type="http://schemas.openxmlformats.org/officeDocument/2006/relationships/oleObject" Target="embeddings/oleObject169.bin"/><Relationship Id="rId212" Type="http://schemas.openxmlformats.org/officeDocument/2006/relationships/image" Target="media/image106.wmf"/><Relationship Id="rId657" Type="http://schemas.openxmlformats.org/officeDocument/2006/relationships/image" Target="media/image321.wmf"/><Relationship Id="rId296" Type="http://schemas.openxmlformats.org/officeDocument/2006/relationships/image" Target="media/image148.wmf"/><Relationship Id="rId517" Type="http://schemas.openxmlformats.org/officeDocument/2006/relationships/oleObject" Target="embeddings/oleObject256.bin"/><Relationship Id="rId60" Type="http://schemas.openxmlformats.org/officeDocument/2006/relationships/oleObject" Target="embeddings/oleObject31.bin"/><Relationship Id="rId156" Type="http://schemas.openxmlformats.org/officeDocument/2006/relationships/oleObject" Target="embeddings/oleObject77.bin"/><Relationship Id="rId363" Type="http://schemas.openxmlformats.org/officeDocument/2006/relationships/image" Target="media/image182.wmf"/><Relationship Id="rId570" Type="http://schemas.openxmlformats.org/officeDocument/2006/relationships/oleObject" Target="embeddings/oleObject283.bin"/><Relationship Id="rId223" Type="http://schemas.openxmlformats.org/officeDocument/2006/relationships/oleObject" Target="embeddings/oleObject105.bin"/><Relationship Id="rId430" Type="http://schemas.openxmlformats.org/officeDocument/2006/relationships/image" Target="media/image216.wmf"/><Relationship Id="rId668" Type="http://schemas.openxmlformats.org/officeDocument/2006/relationships/oleObject" Target="embeddings/oleObject335.bin"/><Relationship Id="rId18" Type="http://schemas.openxmlformats.org/officeDocument/2006/relationships/oleObject" Target="embeddings/oleObject4.bin"/><Relationship Id="rId265" Type="http://schemas.openxmlformats.org/officeDocument/2006/relationships/oleObject" Target="embeddings/oleObject126.bin"/><Relationship Id="rId472" Type="http://schemas.openxmlformats.org/officeDocument/2006/relationships/oleObject" Target="embeddings/oleObject231.bin"/><Relationship Id="rId528" Type="http://schemas.openxmlformats.org/officeDocument/2006/relationships/image" Target="media/image260.wmf"/><Relationship Id="rId125" Type="http://schemas.openxmlformats.org/officeDocument/2006/relationships/oleObject" Target="embeddings/oleObject61.bin"/><Relationship Id="rId167" Type="http://schemas.openxmlformats.org/officeDocument/2006/relationships/oleObject" Target="embeddings/oleObject84.bin"/><Relationship Id="rId332" Type="http://schemas.openxmlformats.org/officeDocument/2006/relationships/oleObject" Target="embeddings/oleObject159.bin"/><Relationship Id="rId374" Type="http://schemas.openxmlformats.org/officeDocument/2006/relationships/image" Target="media/image188.wmf"/><Relationship Id="rId581" Type="http://schemas.openxmlformats.org/officeDocument/2006/relationships/image" Target="media/image285.wmf"/><Relationship Id="rId71" Type="http://schemas.openxmlformats.org/officeDocument/2006/relationships/image" Target="media/image30.wmf"/><Relationship Id="rId234" Type="http://schemas.openxmlformats.org/officeDocument/2006/relationships/image" Target="media/image117.wmf"/><Relationship Id="rId637" Type="http://schemas.openxmlformats.org/officeDocument/2006/relationships/oleObject" Target="embeddings/oleObject318.bin"/><Relationship Id="rId679" Type="http://schemas.openxmlformats.org/officeDocument/2006/relationships/image" Target="media/image332.wmf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276" Type="http://schemas.openxmlformats.org/officeDocument/2006/relationships/image" Target="media/image138.wmf"/><Relationship Id="rId441" Type="http://schemas.openxmlformats.org/officeDocument/2006/relationships/oleObject" Target="embeddings/oleObject213.bin"/><Relationship Id="rId483" Type="http://schemas.openxmlformats.org/officeDocument/2006/relationships/image" Target="media/image238.wmf"/><Relationship Id="rId539" Type="http://schemas.openxmlformats.org/officeDocument/2006/relationships/oleObject" Target="embeddings/oleObject266.bin"/><Relationship Id="rId690" Type="http://schemas.openxmlformats.org/officeDocument/2006/relationships/oleObject" Target="embeddings/oleObject346.bin"/><Relationship Id="rId40" Type="http://schemas.openxmlformats.org/officeDocument/2006/relationships/oleObject" Target="embeddings/oleObject19.bin"/><Relationship Id="rId136" Type="http://schemas.openxmlformats.org/officeDocument/2006/relationships/image" Target="media/image63.wmf"/><Relationship Id="rId178" Type="http://schemas.openxmlformats.org/officeDocument/2006/relationships/image" Target="media/image87.wmf"/><Relationship Id="rId301" Type="http://schemas.openxmlformats.org/officeDocument/2006/relationships/oleObject" Target="embeddings/oleObject144.bin"/><Relationship Id="rId343" Type="http://schemas.openxmlformats.org/officeDocument/2006/relationships/image" Target="media/image172.wmf"/><Relationship Id="rId550" Type="http://schemas.openxmlformats.org/officeDocument/2006/relationships/oleObject" Target="embeddings/oleObject272.bin"/><Relationship Id="rId82" Type="http://schemas.openxmlformats.org/officeDocument/2006/relationships/image" Target="media/image41.emf"/><Relationship Id="rId203" Type="http://schemas.openxmlformats.org/officeDocument/2006/relationships/oleObject" Target="embeddings/oleObject95.bin"/><Relationship Id="rId385" Type="http://schemas.openxmlformats.org/officeDocument/2006/relationships/oleObject" Target="embeddings/oleObject185.bin"/><Relationship Id="rId592" Type="http://schemas.openxmlformats.org/officeDocument/2006/relationships/oleObject" Target="embeddings/oleObject295.bin"/><Relationship Id="rId606" Type="http://schemas.openxmlformats.org/officeDocument/2006/relationships/image" Target="media/image297.wmf"/><Relationship Id="rId648" Type="http://schemas.openxmlformats.org/officeDocument/2006/relationships/image" Target="media/image317.wmf"/><Relationship Id="rId245" Type="http://schemas.openxmlformats.org/officeDocument/2006/relationships/oleObject" Target="embeddings/oleObject116.bin"/><Relationship Id="rId287" Type="http://schemas.openxmlformats.org/officeDocument/2006/relationships/oleObject" Target="embeddings/oleObject137.bin"/><Relationship Id="rId410" Type="http://schemas.openxmlformats.org/officeDocument/2006/relationships/image" Target="media/image206.wmf"/><Relationship Id="rId452" Type="http://schemas.openxmlformats.org/officeDocument/2006/relationships/image" Target="media/image227.wmf"/><Relationship Id="rId494" Type="http://schemas.openxmlformats.org/officeDocument/2006/relationships/oleObject" Target="embeddings/oleObject244.bin"/><Relationship Id="rId508" Type="http://schemas.openxmlformats.org/officeDocument/2006/relationships/oleObject" Target="embeddings/oleObject252.bin"/><Relationship Id="rId105" Type="http://schemas.openxmlformats.org/officeDocument/2006/relationships/image" Target="media/image53.wmf"/><Relationship Id="rId147" Type="http://schemas.openxmlformats.org/officeDocument/2006/relationships/image" Target="media/image69.wmf"/><Relationship Id="rId312" Type="http://schemas.openxmlformats.org/officeDocument/2006/relationships/image" Target="media/image156.wmf"/><Relationship Id="rId354" Type="http://schemas.openxmlformats.org/officeDocument/2006/relationships/oleObject" Target="embeddings/oleObject170.bin"/><Relationship Id="rId51" Type="http://schemas.openxmlformats.org/officeDocument/2006/relationships/oleObject" Target="embeddings/oleObject24.bin"/><Relationship Id="rId93" Type="http://schemas.openxmlformats.org/officeDocument/2006/relationships/image" Target="media/image47.wmf"/><Relationship Id="rId189" Type="http://schemas.openxmlformats.org/officeDocument/2006/relationships/oleObject" Target="embeddings/oleObject88.bin"/><Relationship Id="rId396" Type="http://schemas.openxmlformats.org/officeDocument/2006/relationships/image" Target="media/image199.wmf"/><Relationship Id="rId561" Type="http://schemas.openxmlformats.org/officeDocument/2006/relationships/image" Target="media/image276.wmf"/><Relationship Id="rId617" Type="http://schemas.openxmlformats.org/officeDocument/2006/relationships/oleObject" Target="embeddings/oleObject308.bin"/><Relationship Id="rId659" Type="http://schemas.openxmlformats.org/officeDocument/2006/relationships/image" Target="media/image322.wmf"/><Relationship Id="rId214" Type="http://schemas.openxmlformats.org/officeDocument/2006/relationships/image" Target="media/image107.wmf"/><Relationship Id="rId256" Type="http://schemas.openxmlformats.org/officeDocument/2006/relationships/image" Target="media/image128.wmf"/><Relationship Id="rId298" Type="http://schemas.openxmlformats.org/officeDocument/2006/relationships/image" Target="media/image149.wmf"/><Relationship Id="rId421" Type="http://schemas.openxmlformats.org/officeDocument/2006/relationships/oleObject" Target="embeddings/oleObject203.bin"/><Relationship Id="rId463" Type="http://schemas.openxmlformats.org/officeDocument/2006/relationships/oleObject" Target="embeddings/oleObject225.bin"/><Relationship Id="rId519" Type="http://schemas.openxmlformats.org/officeDocument/2006/relationships/oleObject" Target="embeddings/oleObject257.bin"/><Relationship Id="rId670" Type="http://schemas.openxmlformats.org/officeDocument/2006/relationships/oleObject" Target="embeddings/oleObject336.bin"/><Relationship Id="rId116" Type="http://schemas.openxmlformats.org/officeDocument/2006/relationships/oleObject" Target="embeddings/oleObject54.bin"/><Relationship Id="rId158" Type="http://schemas.openxmlformats.org/officeDocument/2006/relationships/oleObject" Target="embeddings/oleObject78.bin"/><Relationship Id="rId323" Type="http://schemas.openxmlformats.org/officeDocument/2006/relationships/image" Target="media/image162.wmf"/><Relationship Id="rId530" Type="http://schemas.openxmlformats.org/officeDocument/2006/relationships/image" Target="media/image261.wmf"/><Relationship Id="rId20" Type="http://schemas.openxmlformats.org/officeDocument/2006/relationships/oleObject" Target="embeddings/oleObject5.bin"/><Relationship Id="rId62" Type="http://schemas.openxmlformats.org/officeDocument/2006/relationships/oleObject" Target="embeddings/oleObject33.bin"/><Relationship Id="rId365" Type="http://schemas.openxmlformats.org/officeDocument/2006/relationships/image" Target="media/image183.wmf"/><Relationship Id="rId572" Type="http://schemas.openxmlformats.org/officeDocument/2006/relationships/oleObject" Target="embeddings/oleObject284.bin"/><Relationship Id="rId628" Type="http://schemas.openxmlformats.org/officeDocument/2006/relationships/image" Target="media/image308.wmf"/><Relationship Id="rId225" Type="http://schemas.openxmlformats.org/officeDocument/2006/relationships/oleObject" Target="embeddings/oleObject106.bin"/><Relationship Id="rId267" Type="http://schemas.openxmlformats.org/officeDocument/2006/relationships/oleObject" Target="embeddings/oleObject127.bin"/><Relationship Id="rId432" Type="http://schemas.openxmlformats.org/officeDocument/2006/relationships/image" Target="media/image217.wmf"/><Relationship Id="rId474" Type="http://schemas.openxmlformats.org/officeDocument/2006/relationships/oleObject" Target="embeddings/oleObject232.bin"/><Relationship Id="rId127" Type="http://schemas.openxmlformats.org/officeDocument/2006/relationships/oleObject" Target="embeddings/oleObject62.bin"/><Relationship Id="rId681" Type="http://schemas.openxmlformats.org/officeDocument/2006/relationships/image" Target="media/image333.wmf"/><Relationship Id="rId31" Type="http://schemas.openxmlformats.org/officeDocument/2006/relationships/oleObject" Target="embeddings/oleObject13.bin"/><Relationship Id="rId73" Type="http://schemas.openxmlformats.org/officeDocument/2006/relationships/image" Target="media/image32.wmf"/><Relationship Id="rId169" Type="http://schemas.openxmlformats.org/officeDocument/2006/relationships/image" Target="media/image78.wmf"/><Relationship Id="rId334" Type="http://schemas.openxmlformats.org/officeDocument/2006/relationships/oleObject" Target="embeddings/oleObject160.bin"/><Relationship Id="rId376" Type="http://schemas.openxmlformats.org/officeDocument/2006/relationships/image" Target="media/image189.wmf"/><Relationship Id="rId541" Type="http://schemas.openxmlformats.org/officeDocument/2006/relationships/oleObject" Target="embeddings/oleObject267.bin"/><Relationship Id="rId583" Type="http://schemas.openxmlformats.org/officeDocument/2006/relationships/image" Target="media/image286.wmf"/><Relationship Id="rId639" Type="http://schemas.openxmlformats.org/officeDocument/2006/relationships/oleObject" Target="embeddings/oleObject319.bin"/><Relationship Id="rId4" Type="http://schemas.openxmlformats.org/officeDocument/2006/relationships/settings" Target="settings.xml"/><Relationship Id="rId180" Type="http://schemas.openxmlformats.org/officeDocument/2006/relationships/image" Target="media/image89.wmf"/><Relationship Id="rId236" Type="http://schemas.openxmlformats.org/officeDocument/2006/relationships/image" Target="media/image118.wmf"/><Relationship Id="rId278" Type="http://schemas.openxmlformats.org/officeDocument/2006/relationships/image" Target="media/image139.wmf"/><Relationship Id="rId401" Type="http://schemas.openxmlformats.org/officeDocument/2006/relationships/oleObject" Target="embeddings/oleObject193.bin"/><Relationship Id="rId443" Type="http://schemas.openxmlformats.org/officeDocument/2006/relationships/oleObject" Target="embeddings/oleObject214.bin"/><Relationship Id="rId650" Type="http://schemas.openxmlformats.org/officeDocument/2006/relationships/oleObject" Target="embeddings/oleObject326.bin"/><Relationship Id="rId303" Type="http://schemas.openxmlformats.org/officeDocument/2006/relationships/oleObject" Target="embeddings/oleObject145.bin"/><Relationship Id="rId485" Type="http://schemas.openxmlformats.org/officeDocument/2006/relationships/image" Target="media/image239.wmf"/><Relationship Id="rId692" Type="http://schemas.openxmlformats.org/officeDocument/2006/relationships/oleObject" Target="embeddings/oleObject347.bin"/><Relationship Id="rId42" Type="http://schemas.openxmlformats.org/officeDocument/2006/relationships/oleObject" Target="embeddings/oleObject20.bin"/><Relationship Id="rId84" Type="http://schemas.openxmlformats.org/officeDocument/2006/relationships/oleObject" Target="embeddings/oleObject35.bin"/><Relationship Id="rId138" Type="http://schemas.openxmlformats.org/officeDocument/2006/relationships/image" Target="media/image64.wmf"/><Relationship Id="rId345" Type="http://schemas.openxmlformats.org/officeDocument/2006/relationships/image" Target="media/image173.wmf"/><Relationship Id="rId387" Type="http://schemas.openxmlformats.org/officeDocument/2006/relationships/oleObject" Target="embeddings/oleObject186.bin"/><Relationship Id="rId510" Type="http://schemas.openxmlformats.org/officeDocument/2006/relationships/oleObject" Target="embeddings/oleObject253.bin"/><Relationship Id="rId552" Type="http://schemas.openxmlformats.org/officeDocument/2006/relationships/oleObject" Target="embeddings/oleObject273.bin"/><Relationship Id="rId594" Type="http://schemas.openxmlformats.org/officeDocument/2006/relationships/oleObject" Target="embeddings/oleObject296.bin"/><Relationship Id="rId608" Type="http://schemas.openxmlformats.org/officeDocument/2006/relationships/image" Target="media/image298.wmf"/><Relationship Id="rId191" Type="http://schemas.openxmlformats.org/officeDocument/2006/relationships/oleObject" Target="embeddings/oleObject89.bin"/><Relationship Id="rId205" Type="http://schemas.openxmlformats.org/officeDocument/2006/relationships/oleObject" Target="embeddings/oleObject96.bin"/><Relationship Id="rId247" Type="http://schemas.openxmlformats.org/officeDocument/2006/relationships/oleObject" Target="embeddings/oleObject117.bin"/><Relationship Id="rId412" Type="http://schemas.openxmlformats.org/officeDocument/2006/relationships/image" Target="media/image207.wmf"/><Relationship Id="rId107" Type="http://schemas.openxmlformats.org/officeDocument/2006/relationships/image" Target="media/image54.wmf"/><Relationship Id="rId289" Type="http://schemas.openxmlformats.org/officeDocument/2006/relationships/oleObject" Target="embeddings/oleObject138.bin"/><Relationship Id="rId454" Type="http://schemas.openxmlformats.org/officeDocument/2006/relationships/image" Target="media/image228.wmf"/><Relationship Id="rId496" Type="http://schemas.openxmlformats.org/officeDocument/2006/relationships/oleObject" Target="embeddings/oleObject245.bin"/><Relationship Id="rId661" Type="http://schemas.openxmlformats.org/officeDocument/2006/relationships/image" Target="media/image323.wmf"/><Relationship Id="rId11" Type="http://schemas.openxmlformats.org/officeDocument/2006/relationships/oleObject" Target="embeddings/oleObject1.bin"/><Relationship Id="rId53" Type="http://schemas.openxmlformats.org/officeDocument/2006/relationships/image" Target="media/image22.wmf"/><Relationship Id="rId149" Type="http://schemas.openxmlformats.org/officeDocument/2006/relationships/oleObject" Target="embeddings/oleObject73.bin"/><Relationship Id="rId314" Type="http://schemas.openxmlformats.org/officeDocument/2006/relationships/image" Target="media/image157.wmf"/><Relationship Id="rId356" Type="http://schemas.openxmlformats.org/officeDocument/2006/relationships/oleObject" Target="embeddings/oleObject171.bin"/><Relationship Id="rId398" Type="http://schemas.openxmlformats.org/officeDocument/2006/relationships/image" Target="media/image200.wmf"/><Relationship Id="rId521" Type="http://schemas.openxmlformats.org/officeDocument/2006/relationships/oleObject" Target="embeddings/oleObject258.bin"/><Relationship Id="rId563" Type="http://schemas.openxmlformats.org/officeDocument/2006/relationships/image" Target="media/image277.wmf"/><Relationship Id="rId619" Type="http://schemas.openxmlformats.org/officeDocument/2006/relationships/oleObject" Target="embeddings/oleObject309.bin"/><Relationship Id="rId95" Type="http://schemas.openxmlformats.org/officeDocument/2006/relationships/image" Target="media/image48.wmf"/><Relationship Id="rId160" Type="http://schemas.openxmlformats.org/officeDocument/2006/relationships/oleObject" Target="embeddings/oleObject80.bin"/><Relationship Id="rId216" Type="http://schemas.openxmlformats.org/officeDocument/2006/relationships/image" Target="media/image108.wmf"/><Relationship Id="rId423" Type="http://schemas.openxmlformats.org/officeDocument/2006/relationships/oleObject" Target="embeddings/oleObject204.bin"/><Relationship Id="rId258" Type="http://schemas.openxmlformats.org/officeDocument/2006/relationships/image" Target="media/image129.wmf"/><Relationship Id="rId465" Type="http://schemas.openxmlformats.org/officeDocument/2006/relationships/image" Target="media/image232.wmf"/><Relationship Id="rId630" Type="http://schemas.openxmlformats.org/officeDocument/2006/relationships/image" Target="media/image309.wmf"/><Relationship Id="rId672" Type="http://schemas.openxmlformats.org/officeDocument/2006/relationships/oleObject" Target="embeddings/oleObject337.bin"/><Relationship Id="rId22" Type="http://schemas.openxmlformats.org/officeDocument/2006/relationships/oleObject" Target="embeddings/oleObject6.bin"/><Relationship Id="rId64" Type="http://schemas.openxmlformats.org/officeDocument/2006/relationships/image" Target="media/image23.emf"/><Relationship Id="rId118" Type="http://schemas.openxmlformats.org/officeDocument/2006/relationships/oleObject" Target="embeddings/oleObject56.bin"/><Relationship Id="rId325" Type="http://schemas.openxmlformats.org/officeDocument/2006/relationships/image" Target="media/image163.wmf"/><Relationship Id="rId367" Type="http://schemas.openxmlformats.org/officeDocument/2006/relationships/image" Target="media/image184.wmf"/><Relationship Id="rId532" Type="http://schemas.openxmlformats.org/officeDocument/2006/relationships/image" Target="media/image262.wmf"/><Relationship Id="rId574" Type="http://schemas.openxmlformats.org/officeDocument/2006/relationships/oleObject" Target="embeddings/oleObject285.bin"/><Relationship Id="rId171" Type="http://schemas.openxmlformats.org/officeDocument/2006/relationships/image" Target="media/image80.wmf"/><Relationship Id="rId227" Type="http://schemas.openxmlformats.org/officeDocument/2006/relationships/oleObject" Target="embeddings/oleObject107.bin"/><Relationship Id="rId269" Type="http://schemas.openxmlformats.org/officeDocument/2006/relationships/oleObject" Target="embeddings/oleObject128.bin"/><Relationship Id="rId434" Type="http://schemas.openxmlformats.org/officeDocument/2006/relationships/image" Target="media/image218.wmf"/><Relationship Id="rId476" Type="http://schemas.openxmlformats.org/officeDocument/2006/relationships/oleObject" Target="embeddings/oleObject234.bin"/><Relationship Id="rId641" Type="http://schemas.openxmlformats.org/officeDocument/2006/relationships/oleObject" Target="embeddings/oleObject320.bin"/><Relationship Id="rId683" Type="http://schemas.openxmlformats.org/officeDocument/2006/relationships/image" Target="media/image334.wmf"/><Relationship Id="rId33" Type="http://schemas.openxmlformats.org/officeDocument/2006/relationships/oleObject" Target="embeddings/oleObject15.bin"/><Relationship Id="rId129" Type="http://schemas.openxmlformats.org/officeDocument/2006/relationships/oleObject" Target="embeddings/oleObject63.bin"/><Relationship Id="rId280" Type="http://schemas.openxmlformats.org/officeDocument/2006/relationships/image" Target="media/image140.wmf"/><Relationship Id="rId336" Type="http://schemas.openxmlformats.org/officeDocument/2006/relationships/oleObject" Target="embeddings/oleObject161.bin"/><Relationship Id="rId501" Type="http://schemas.openxmlformats.org/officeDocument/2006/relationships/oleObject" Target="embeddings/oleObject248.bin"/><Relationship Id="rId543" Type="http://schemas.openxmlformats.org/officeDocument/2006/relationships/oleObject" Target="embeddings/oleObject268.bin"/><Relationship Id="rId75" Type="http://schemas.openxmlformats.org/officeDocument/2006/relationships/image" Target="media/image34.wmf"/><Relationship Id="rId140" Type="http://schemas.openxmlformats.org/officeDocument/2006/relationships/image" Target="media/image65.wmf"/><Relationship Id="rId182" Type="http://schemas.openxmlformats.org/officeDocument/2006/relationships/image" Target="media/image91.wmf"/><Relationship Id="rId378" Type="http://schemas.openxmlformats.org/officeDocument/2006/relationships/image" Target="media/image190.wmf"/><Relationship Id="rId403" Type="http://schemas.openxmlformats.org/officeDocument/2006/relationships/oleObject" Target="embeddings/oleObject194.bin"/><Relationship Id="rId585" Type="http://schemas.openxmlformats.org/officeDocument/2006/relationships/image" Target="media/image287.wmf"/><Relationship Id="rId6" Type="http://schemas.openxmlformats.org/officeDocument/2006/relationships/footnotes" Target="footnotes.xml"/><Relationship Id="rId238" Type="http://schemas.openxmlformats.org/officeDocument/2006/relationships/image" Target="media/image119.wmf"/><Relationship Id="rId445" Type="http://schemas.openxmlformats.org/officeDocument/2006/relationships/oleObject" Target="embeddings/oleObject215.bin"/><Relationship Id="rId487" Type="http://schemas.openxmlformats.org/officeDocument/2006/relationships/image" Target="media/image240.wmf"/><Relationship Id="rId610" Type="http://schemas.openxmlformats.org/officeDocument/2006/relationships/image" Target="media/image299.wmf"/><Relationship Id="rId652" Type="http://schemas.openxmlformats.org/officeDocument/2006/relationships/oleObject" Target="embeddings/oleObject327.bin"/><Relationship Id="rId694" Type="http://schemas.openxmlformats.org/officeDocument/2006/relationships/oleObject" Target="embeddings/oleObject348.bin"/><Relationship Id="rId291" Type="http://schemas.openxmlformats.org/officeDocument/2006/relationships/oleObject" Target="embeddings/oleObject139.bin"/><Relationship Id="rId305" Type="http://schemas.openxmlformats.org/officeDocument/2006/relationships/oleObject" Target="embeddings/oleObject146.bin"/><Relationship Id="rId347" Type="http://schemas.openxmlformats.org/officeDocument/2006/relationships/image" Target="media/image174.wmf"/><Relationship Id="rId512" Type="http://schemas.openxmlformats.org/officeDocument/2006/relationships/oleObject" Target="embeddings/oleObject254.bin"/><Relationship Id="rId44" Type="http://schemas.openxmlformats.org/officeDocument/2006/relationships/image" Target="media/image17.wmf"/><Relationship Id="rId86" Type="http://schemas.openxmlformats.org/officeDocument/2006/relationships/oleObject" Target="embeddings/oleObject36.bin"/><Relationship Id="rId151" Type="http://schemas.openxmlformats.org/officeDocument/2006/relationships/oleObject" Target="embeddings/oleObject75.bin"/><Relationship Id="rId389" Type="http://schemas.openxmlformats.org/officeDocument/2006/relationships/oleObject" Target="embeddings/oleObject187.bin"/><Relationship Id="rId554" Type="http://schemas.openxmlformats.org/officeDocument/2006/relationships/oleObject" Target="embeddings/oleObject275.bin"/><Relationship Id="rId596" Type="http://schemas.openxmlformats.org/officeDocument/2006/relationships/oleObject" Target="embeddings/oleObject297.bin"/><Relationship Id="rId193" Type="http://schemas.openxmlformats.org/officeDocument/2006/relationships/oleObject" Target="embeddings/oleObject90.bin"/><Relationship Id="rId207" Type="http://schemas.openxmlformats.org/officeDocument/2006/relationships/oleObject" Target="embeddings/oleObject97.bin"/><Relationship Id="rId249" Type="http://schemas.openxmlformats.org/officeDocument/2006/relationships/oleObject" Target="embeddings/oleObject118.bin"/><Relationship Id="rId414" Type="http://schemas.openxmlformats.org/officeDocument/2006/relationships/image" Target="media/image208.wmf"/><Relationship Id="rId456" Type="http://schemas.openxmlformats.org/officeDocument/2006/relationships/image" Target="media/image229.wmf"/><Relationship Id="rId498" Type="http://schemas.openxmlformats.org/officeDocument/2006/relationships/oleObject" Target="embeddings/oleObject246.bin"/><Relationship Id="rId621" Type="http://schemas.openxmlformats.org/officeDocument/2006/relationships/oleObject" Target="embeddings/oleObject310.bin"/><Relationship Id="rId663" Type="http://schemas.openxmlformats.org/officeDocument/2006/relationships/image" Target="media/image324.wmf"/><Relationship Id="rId13" Type="http://schemas.openxmlformats.org/officeDocument/2006/relationships/oleObject" Target="embeddings/oleObject2.bin"/><Relationship Id="rId109" Type="http://schemas.openxmlformats.org/officeDocument/2006/relationships/image" Target="media/image55.wmf"/><Relationship Id="rId260" Type="http://schemas.openxmlformats.org/officeDocument/2006/relationships/image" Target="media/image130.wmf"/><Relationship Id="rId316" Type="http://schemas.openxmlformats.org/officeDocument/2006/relationships/image" Target="media/image158.wmf"/><Relationship Id="rId523" Type="http://schemas.openxmlformats.org/officeDocument/2006/relationships/oleObject" Target="embeddings/oleObject259.bin"/><Relationship Id="rId55" Type="http://schemas.openxmlformats.org/officeDocument/2006/relationships/oleObject" Target="embeddings/oleObject26.bin"/><Relationship Id="rId97" Type="http://schemas.openxmlformats.org/officeDocument/2006/relationships/image" Target="media/image49.wmf"/><Relationship Id="rId120" Type="http://schemas.openxmlformats.org/officeDocument/2006/relationships/oleObject" Target="embeddings/oleObject58.bin"/><Relationship Id="rId358" Type="http://schemas.openxmlformats.org/officeDocument/2006/relationships/oleObject" Target="embeddings/oleObject172.bin"/><Relationship Id="rId565" Type="http://schemas.openxmlformats.org/officeDocument/2006/relationships/image" Target="media/image278.wmf"/><Relationship Id="rId162" Type="http://schemas.openxmlformats.org/officeDocument/2006/relationships/image" Target="media/image75.wmf"/><Relationship Id="rId218" Type="http://schemas.openxmlformats.org/officeDocument/2006/relationships/image" Target="media/image109.wmf"/><Relationship Id="rId425" Type="http://schemas.openxmlformats.org/officeDocument/2006/relationships/oleObject" Target="embeddings/oleObject205.bin"/><Relationship Id="rId467" Type="http://schemas.openxmlformats.org/officeDocument/2006/relationships/image" Target="media/image233.wmf"/><Relationship Id="rId632" Type="http://schemas.openxmlformats.org/officeDocument/2006/relationships/image" Target="media/image310.wmf"/><Relationship Id="rId271" Type="http://schemas.openxmlformats.org/officeDocument/2006/relationships/oleObject" Target="embeddings/oleObject129.bin"/><Relationship Id="rId674" Type="http://schemas.openxmlformats.org/officeDocument/2006/relationships/oleObject" Target="embeddings/oleObject338.bin"/><Relationship Id="rId24" Type="http://schemas.openxmlformats.org/officeDocument/2006/relationships/oleObject" Target="embeddings/oleObject7.bin"/><Relationship Id="rId66" Type="http://schemas.openxmlformats.org/officeDocument/2006/relationships/image" Target="media/image25.wmf"/><Relationship Id="rId131" Type="http://schemas.openxmlformats.org/officeDocument/2006/relationships/image" Target="media/image60.wmf"/><Relationship Id="rId327" Type="http://schemas.openxmlformats.org/officeDocument/2006/relationships/image" Target="media/image164.wmf"/><Relationship Id="rId369" Type="http://schemas.openxmlformats.org/officeDocument/2006/relationships/image" Target="media/image185.wmf"/><Relationship Id="rId534" Type="http://schemas.openxmlformats.org/officeDocument/2006/relationships/image" Target="media/image263.emf"/><Relationship Id="rId576" Type="http://schemas.openxmlformats.org/officeDocument/2006/relationships/oleObject" Target="embeddings/oleObject286.bin"/><Relationship Id="rId173" Type="http://schemas.openxmlformats.org/officeDocument/2006/relationships/image" Target="media/image82.wmf"/><Relationship Id="rId229" Type="http://schemas.openxmlformats.org/officeDocument/2006/relationships/oleObject" Target="embeddings/oleObject108.bin"/><Relationship Id="rId380" Type="http://schemas.openxmlformats.org/officeDocument/2006/relationships/image" Target="media/image191.wmf"/><Relationship Id="rId436" Type="http://schemas.openxmlformats.org/officeDocument/2006/relationships/image" Target="media/image219.wmf"/><Relationship Id="rId601" Type="http://schemas.openxmlformats.org/officeDocument/2006/relationships/image" Target="media/image295.wmf"/><Relationship Id="rId643" Type="http://schemas.openxmlformats.org/officeDocument/2006/relationships/image" Target="media/image315.wmf"/><Relationship Id="rId240" Type="http://schemas.openxmlformats.org/officeDocument/2006/relationships/image" Target="media/image120.wmf"/><Relationship Id="rId478" Type="http://schemas.openxmlformats.org/officeDocument/2006/relationships/oleObject" Target="embeddings/oleObject236.bin"/><Relationship Id="rId685" Type="http://schemas.openxmlformats.org/officeDocument/2006/relationships/image" Target="media/image335.wmf"/><Relationship Id="rId35" Type="http://schemas.openxmlformats.org/officeDocument/2006/relationships/image" Target="media/image12.wmf"/><Relationship Id="rId77" Type="http://schemas.openxmlformats.org/officeDocument/2006/relationships/image" Target="media/image36.png"/><Relationship Id="rId100" Type="http://schemas.openxmlformats.org/officeDocument/2006/relationships/oleObject" Target="embeddings/oleObject43.bin"/><Relationship Id="rId282" Type="http://schemas.openxmlformats.org/officeDocument/2006/relationships/image" Target="media/image141.wmf"/><Relationship Id="rId338" Type="http://schemas.openxmlformats.org/officeDocument/2006/relationships/oleObject" Target="embeddings/oleObject162.bin"/><Relationship Id="rId503" Type="http://schemas.openxmlformats.org/officeDocument/2006/relationships/oleObject" Target="embeddings/oleObject249.bin"/><Relationship Id="rId545" Type="http://schemas.openxmlformats.org/officeDocument/2006/relationships/oleObject" Target="embeddings/oleObject269.bin"/><Relationship Id="rId587" Type="http://schemas.openxmlformats.org/officeDocument/2006/relationships/image" Target="media/image288.wmf"/><Relationship Id="rId8" Type="http://schemas.openxmlformats.org/officeDocument/2006/relationships/image" Target="media/image1.gif"/><Relationship Id="rId142" Type="http://schemas.openxmlformats.org/officeDocument/2006/relationships/image" Target="media/image66.wmf"/><Relationship Id="rId184" Type="http://schemas.openxmlformats.org/officeDocument/2006/relationships/image" Target="media/image92.wmf"/><Relationship Id="rId391" Type="http://schemas.openxmlformats.org/officeDocument/2006/relationships/oleObject" Target="embeddings/oleObject188.bin"/><Relationship Id="rId405" Type="http://schemas.openxmlformats.org/officeDocument/2006/relationships/oleObject" Target="embeddings/oleObject195.bin"/><Relationship Id="rId447" Type="http://schemas.openxmlformats.org/officeDocument/2006/relationships/oleObject" Target="embeddings/oleObject216.bin"/><Relationship Id="rId612" Type="http://schemas.openxmlformats.org/officeDocument/2006/relationships/image" Target="media/image300.wmf"/><Relationship Id="rId251" Type="http://schemas.openxmlformats.org/officeDocument/2006/relationships/oleObject" Target="embeddings/oleObject119.bin"/><Relationship Id="rId489" Type="http://schemas.openxmlformats.org/officeDocument/2006/relationships/image" Target="media/image241.wmf"/><Relationship Id="rId654" Type="http://schemas.openxmlformats.org/officeDocument/2006/relationships/oleObject" Target="embeddings/oleObject328.bin"/><Relationship Id="rId696" Type="http://schemas.openxmlformats.org/officeDocument/2006/relationships/oleObject" Target="embeddings/oleObject349.bin"/><Relationship Id="rId46" Type="http://schemas.openxmlformats.org/officeDocument/2006/relationships/image" Target="media/image18.wmf"/><Relationship Id="rId293" Type="http://schemas.openxmlformats.org/officeDocument/2006/relationships/oleObject" Target="embeddings/oleObject140.bin"/><Relationship Id="rId307" Type="http://schemas.openxmlformats.org/officeDocument/2006/relationships/oleObject" Target="embeddings/oleObject147.bin"/><Relationship Id="rId349" Type="http://schemas.openxmlformats.org/officeDocument/2006/relationships/image" Target="media/image175.wmf"/><Relationship Id="rId514" Type="http://schemas.openxmlformats.org/officeDocument/2006/relationships/oleObject" Target="embeddings/oleObject255.bin"/><Relationship Id="rId556" Type="http://schemas.openxmlformats.org/officeDocument/2006/relationships/oleObject" Target="embeddings/oleObject276.bin"/><Relationship Id="rId88" Type="http://schemas.openxmlformats.org/officeDocument/2006/relationships/oleObject" Target="embeddings/oleObject37.bin"/><Relationship Id="rId111" Type="http://schemas.openxmlformats.org/officeDocument/2006/relationships/oleObject" Target="embeddings/oleObject49.bin"/><Relationship Id="rId153" Type="http://schemas.openxmlformats.org/officeDocument/2006/relationships/image" Target="media/image71.wmf"/><Relationship Id="rId195" Type="http://schemas.openxmlformats.org/officeDocument/2006/relationships/oleObject" Target="embeddings/oleObject91.bin"/><Relationship Id="rId209" Type="http://schemas.openxmlformats.org/officeDocument/2006/relationships/oleObject" Target="embeddings/oleObject98.bin"/><Relationship Id="rId360" Type="http://schemas.openxmlformats.org/officeDocument/2006/relationships/oleObject" Target="embeddings/oleObject173.bin"/><Relationship Id="rId416" Type="http://schemas.openxmlformats.org/officeDocument/2006/relationships/image" Target="media/image209.wmf"/><Relationship Id="rId598" Type="http://schemas.openxmlformats.org/officeDocument/2006/relationships/oleObject" Target="embeddings/oleObject298.bin"/><Relationship Id="rId220" Type="http://schemas.openxmlformats.org/officeDocument/2006/relationships/image" Target="media/image110.wmf"/><Relationship Id="rId458" Type="http://schemas.openxmlformats.org/officeDocument/2006/relationships/oleObject" Target="embeddings/oleObject222.bin"/><Relationship Id="rId623" Type="http://schemas.openxmlformats.org/officeDocument/2006/relationships/oleObject" Target="embeddings/oleObject311.bin"/><Relationship Id="rId665" Type="http://schemas.openxmlformats.org/officeDocument/2006/relationships/image" Target="media/image325.wmf"/><Relationship Id="rId15" Type="http://schemas.openxmlformats.org/officeDocument/2006/relationships/image" Target="media/image6.wmf"/><Relationship Id="rId57" Type="http://schemas.openxmlformats.org/officeDocument/2006/relationships/oleObject" Target="embeddings/oleObject28.bin"/><Relationship Id="rId262" Type="http://schemas.openxmlformats.org/officeDocument/2006/relationships/image" Target="media/image131.wmf"/><Relationship Id="rId318" Type="http://schemas.openxmlformats.org/officeDocument/2006/relationships/image" Target="media/image159.wmf"/><Relationship Id="rId525" Type="http://schemas.openxmlformats.org/officeDocument/2006/relationships/oleObject" Target="embeddings/oleObject260.bin"/><Relationship Id="rId567" Type="http://schemas.openxmlformats.org/officeDocument/2006/relationships/image" Target="media/image279.wmf"/><Relationship Id="rId99" Type="http://schemas.openxmlformats.org/officeDocument/2006/relationships/image" Target="media/image50.wmf"/><Relationship Id="rId122" Type="http://schemas.openxmlformats.org/officeDocument/2006/relationships/oleObject" Target="embeddings/oleObject60.bin"/><Relationship Id="rId164" Type="http://schemas.openxmlformats.org/officeDocument/2006/relationships/oleObject" Target="embeddings/oleObject81.bin"/><Relationship Id="rId371" Type="http://schemas.openxmlformats.org/officeDocument/2006/relationships/image" Target="media/image186.wmf"/><Relationship Id="rId427" Type="http://schemas.openxmlformats.org/officeDocument/2006/relationships/oleObject" Target="embeddings/oleObject206.bin"/><Relationship Id="rId469" Type="http://schemas.openxmlformats.org/officeDocument/2006/relationships/image" Target="media/image234.wmf"/><Relationship Id="rId634" Type="http://schemas.openxmlformats.org/officeDocument/2006/relationships/image" Target="media/image311.wmf"/><Relationship Id="rId676" Type="http://schemas.openxmlformats.org/officeDocument/2006/relationships/oleObject" Target="embeddings/oleObject339.bin"/><Relationship Id="rId26" Type="http://schemas.openxmlformats.org/officeDocument/2006/relationships/oleObject" Target="embeddings/oleObject8.bin"/><Relationship Id="rId231" Type="http://schemas.openxmlformats.org/officeDocument/2006/relationships/oleObject" Target="embeddings/oleObject109.bin"/><Relationship Id="rId273" Type="http://schemas.openxmlformats.org/officeDocument/2006/relationships/oleObject" Target="embeddings/oleObject130.bin"/><Relationship Id="rId329" Type="http://schemas.openxmlformats.org/officeDocument/2006/relationships/image" Target="media/image165.wmf"/><Relationship Id="rId480" Type="http://schemas.openxmlformats.org/officeDocument/2006/relationships/oleObject" Target="embeddings/oleObject237.bin"/><Relationship Id="rId536" Type="http://schemas.openxmlformats.org/officeDocument/2006/relationships/image" Target="media/image265.wmf"/><Relationship Id="rId68" Type="http://schemas.openxmlformats.org/officeDocument/2006/relationships/image" Target="media/image27.wmf"/><Relationship Id="rId133" Type="http://schemas.openxmlformats.org/officeDocument/2006/relationships/image" Target="media/image61.wmf"/><Relationship Id="rId175" Type="http://schemas.openxmlformats.org/officeDocument/2006/relationships/image" Target="media/image84.wmf"/><Relationship Id="rId340" Type="http://schemas.openxmlformats.org/officeDocument/2006/relationships/oleObject" Target="embeddings/oleObject163.bin"/><Relationship Id="rId578" Type="http://schemas.openxmlformats.org/officeDocument/2006/relationships/oleObject" Target="embeddings/oleObject288.bin"/><Relationship Id="rId200" Type="http://schemas.openxmlformats.org/officeDocument/2006/relationships/image" Target="media/image100.wmf"/><Relationship Id="rId382" Type="http://schemas.openxmlformats.org/officeDocument/2006/relationships/image" Target="media/image192.wmf"/><Relationship Id="rId438" Type="http://schemas.openxmlformats.org/officeDocument/2006/relationships/image" Target="media/image220.wmf"/><Relationship Id="rId603" Type="http://schemas.openxmlformats.org/officeDocument/2006/relationships/oleObject" Target="embeddings/oleObject301.bin"/><Relationship Id="rId645" Type="http://schemas.openxmlformats.org/officeDocument/2006/relationships/image" Target="media/image316.wmf"/><Relationship Id="rId687" Type="http://schemas.openxmlformats.org/officeDocument/2006/relationships/image" Target="media/image336.wmf"/><Relationship Id="rId242" Type="http://schemas.openxmlformats.org/officeDocument/2006/relationships/image" Target="media/image121.wmf"/><Relationship Id="rId284" Type="http://schemas.openxmlformats.org/officeDocument/2006/relationships/image" Target="media/image142.wmf"/><Relationship Id="rId491" Type="http://schemas.openxmlformats.org/officeDocument/2006/relationships/oleObject" Target="embeddings/oleObject243.bin"/><Relationship Id="rId505" Type="http://schemas.openxmlformats.org/officeDocument/2006/relationships/image" Target="media/image248.wmf"/><Relationship Id="rId37" Type="http://schemas.openxmlformats.org/officeDocument/2006/relationships/image" Target="media/image13.wmf"/><Relationship Id="rId79" Type="http://schemas.openxmlformats.org/officeDocument/2006/relationships/image" Target="media/image38.wmf"/><Relationship Id="rId102" Type="http://schemas.openxmlformats.org/officeDocument/2006/relationships/oleObject" Target="embeddings/oleObject44.bin"/><Relationship Id="rId144" Type="http://schemas.openxmlformats.org/officeDocument/2006/relationships/oleObject" Target="embeddings/oleObject70.bin"/><Relationship Id="rId547" Type="http://schemas.openxmlformats.org/officeDocument/2006/relationships/oleObject" Target="embeddings/oleObject270.bin"/><Relationship Id="rId589" Type="http://schemas.openxmlformats.org/officeDocument/2006/relationships/image" Target="media/image289.wmf"/><Relationship Id="rId90" Type="http://schemas.openxmlformats.org/officeDocument/2006/relationships/oleObject" Target="embeddings/oleObject38.bin"/><Relationship Id="rId186" Type="http://schemas.openxmlformats.org/officeDocument/2006/relationships/image" Target="media/image93.wmf"/><Relationship Id="rId351" Type="http://schemas.openxmlformats.org/officeDocument/2006/relationships/image" Target="media/image176.wmf"/><Relationship Id="rId393" Type="http://schemas.openxmlformats.org/officeDocument/2006/relationships/oleObject" Target="embeddings/oleObject189.bin"/><Relationship Id="rId407" Type="http://schemas.openxmlformats.org/officeDocument/2006/relationships/oleObject" Target="embeddings/oleObject196.bin"/><Relationship Id="rId449" Type="http://schemas.openxmlformats.org/officeDocument/2006/relationships/oleObject" Target="embeddings/oleObject217.bin"/><Relationship Id="rId614" Type="http://schemas.openxmlformats.org/officeDocument/2006/relationships/image" Target="media/image301.wmf"/><Relationship Id="rId656" Type="http://schemas.openxmlformats.org/officeDocument/2006/relationships/oleObject" Target="embeddings/oleObject329.bin"/><Relationship Id="rId211" Type="http://schemas.openxmlformats.org/officeDocument/2006/relationships/oleObject" Target="embeddings/oleObject99.bin"/><Relationship Id="rId253" Type="http://schemas.openxmlformats.org/officeDocument/2006/relationships/oleObject" Target="embeddings/oleObject120.bin"/><Relationship Id="rId295" Type="http://schemas.openxmlformats.org/officeDocument/2006/relationships/oleObject" Target="embeddings/oleObject141.bin"/><Relationship Id="rId309" Type="http://schemas.openxmlformats.org/officeDocument/2006/relationships/oleObject" Target="embeddings/oleObject148.bin"/><Relationship Id="rId460" Type="http://schemas.openxmlformats.org/officeDocument/2006/relationships/image" Target="media/image230.wmf"/><Relationship Id="rId516" Type="http://schemas.openxmlformats.org/officeDocument/2006/relationships/image" Target="media/image254.wmf"/><Relationship Id="rId698" Type="http://schemas.openxmlformats.org/officeDocument/2006/relationships/footer" Target="footer1.xml"/><Relationship Id="rId48" Type="http://schemas.openxmlformats.org/officeDocument/2006/relationships/image" Target="media/image19.wmf"/><Relationship Id="rId113" Type="http://schemas.openxmlformats.org/officeDocument/2006/relationships/oleObject" Target="embeddings/oleObject51.bin"/><Relationship Id="rId320" Type="http://schemas.openxmlformats.org/officeDocument/2006/relationships/image" Target="media/image160.wmf"/><Relationship Id="rId558" Type="http://schemas.openxmlformats.org/officeDocument/2006/relationships/oleObject" Target="embeddings/oleObject277.bin"/><Relationship Id="rId155" Type="http://schemas.openxmlformats.org/officeDocument/2006/relationships/oleObject" Target="embeddings/oleObject76.bin"/><Relationship Id="rId197" Type="http://schemas.openxmlformats.org/officeDocument/2006/relationships/oleObject" Target="embeddings/oleObject92.bin"/><Relationship Id="rId362" Type="http://schemas.openxmlformats.org/officeDocument/2006/relationships/oleObject" Target="embeddings/oleObject174.bin"/><Relationship Id="rId418" Type="http://schemas.openxmlformats.org/officeDocument/2006/relationships/image" Target="media/image210.wmf"/><Relationship Id="rId625" Type="http://schemas.openxmlformats.org/officeDocument/2006/relationships/oleObject" Target="embeddings/oleObject312.bin"/><Relationship Id="rId222" Type="http://schemas.openxmlformats.org/officeDocument/2006/relationships/image" Target="media/image111.wmf"/><Relationship Id="rId264" Type="http://schemas.openxmlformats.org/officeDocument/2006/relationships/image" Target="media/image132.wmf"/><Relationship Id="rId471" Type="http://schemas.openxmlformats.org/officeDocument/2006/relationships/oleObject" Target="embeddings/oleObject230.bin"/><Relationship Id="rId667" Type="http://schemas.openxmlformats.org/officeDocument/2006/relationships/image" Target="media/image326.wmf"/><Relationship Id="rId17" Type="http://schemas.openxmlformats.org/officeDocument/2006/relationships/image" Target="media/image7.wmf"/><Relationship Id="rId59" Type="http://schemas.openxmlformats.org/officeDocument/2006/relationships/oleObject" Target="embeddings/oleObject30.bin"/><Relationship Id="rId124" Type="http://schemas.openxmlformats.org/officeDocument/2006/relationships/image" Target="media/image57.wmf"/><Relationship Id="rId527" Type="http://schemas.openxmlformats.org/officeDocument/2006/relationships/oleObject" Target="embeddings/oleObject261.bin"/><Relationship Id="rId569" Type="http://schemas.openxmlformats.org/officeDocument/2006/relationships/image" Target="media/image280.wmf"/><Relationship Id="rId70" Type="http://schemas.openxmlformats.org/officeDocument/2006/relationships/image" Target="media/image29.wmf"/><Relationship Id="rId166" Type="http://schemas.openxmlformats.org/officeDocument/2006/relationships/oleObject" Target="embeddings/oleObject83.bin"/><Relationship Id="rId331" Type="http://schemas.openxmlformats.org/officeDocument/2006/relationships/image" Target="media/image166.wmf"/><Relationship Id="rId373" Type="http://schemas.openxmlformats.org/officeDocument/2006/relationships/image" Target="media/image187.emf"/><Relationship Id="rId429" Type="http://schemas.openxmlformats.org/officeDocument/2006/relationships/oleObject" Target="embeddings/oleObject207.bin"/><Relationship Id="rId580" Type="http://schemas.openxmlformats.org/officeDocument/2006/relationships/oleObject" Target="embeddings/oleObject289.bin"/><Relationship Id="rId636" Type="http://schemas.openxmlformats.org/officeDocument/2006/relationships/image" Target="media/image312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0.bin"/><Relationship Id="rId440" Type="http://schemas.openxmlformats.org/officeDocument/2006/relationships/image" Target="media/image221.wmf"/><Relationship Id="rId678" Type="http://schemas.openxmlformats.org/officeDocument/2006/relationships/oleObject" Target="embeddings/oleObject340.bin"/><Relationship Id="rId28" Type="http://schemas.openxmlformats.org/officeDocument/2006/relationships/oleObject" Target="embeddings/oleObject10.bin"/><Relationship Id="rId275" Type="http://schemas.openxmlformats.org/officeDocument/2006/relationships/oleObject" Target="embeddings/oleObject131.bin"/><Relationship Id="rId300" Type="http://schemas.openxmlformats.org/officeDocument/2006/relationships/image" Target="media/image150.wmf"/><Relationship Id="rId482" Type="http://schemas.openxmlformats.org/officeDocument/2006/relationships/oleObject" Target="embeddings/oleObject238.bin"/><Relationship Id="rId538" Type="http://schemas.openxmlformats.org/officeDocument/2006/relationships/image" Target="media/image266.wmf"/><Relationship Id="rId81" Type="http://schemas.openxmlformats.org/officeDocument/2006/relationships/image" Target="media/image40.emf"/><Relationship Id="rId135" Type="http://schemas.openxmlformats.org/officeDocument/2006/relationships/image" Target="media/image62.png"/><Relationship Id="rId177" Type="http://schemas.openxmlformats.org/officeDocument/2006/relationships/image" Target="media/image86.wmf"/><Relationship Id="rId342" Type="http://schemas.openxmlformats.org/officeDocument/2006/relationships/oleObject" Target="embeddings/oleObject164.bin"/><Relationship Id="rId384" Type="http://schemas.openxmlformats.org/officeDocument/2006/relationships/image" Target="media/image193.wmf"/><Relationship Id="rId591" Type="http://schemas.openxmlformats.org/officeDocument/2006/relationships/image" Target="media/image290.wmf"/><Relationship Id="rId605" Type="http://schemas.openxmlformats.org/officeDocument/2006/relationships/oleObject" Target="embeddings/oleObject302.bin"/><Relationship Id="rId202" Type="http://schemas.openxmlformats.org/officeDocument/2006/relationships/image" Target="media/image101.wmf"/><Relationship Id="rId244" Type="http://schemas.openxmlformats.org/officeDocument/2006/relationships/image" Target="media/image122.wmf"/><Relationship Id="rId647" Type="http://schemas.openxmlformats.org/officeDocument/2006/relationships/oleObject" Target="embeddings/oleObject324.bin"/><Relationship Id="rId689" Type="http://schemas.openxmlformats.org/officeDocument/2006/relationships/image" Target="media/image337.wmf"/><Relationship Id="rId39" Type="http://schemas.openxmlformats.org/officeDocument/2006/relationships/image" Target="media/image14.wmf"/><Relationship Id="rId286" Type="http://schemas.openxmlformats.org/officeDocument/2006/relationships/image" Target="media/image143.wmf"/><Relationship Id="rId451" Type="http://schemas.openxmlformats.org/officeDocument/2006/relationships/oleObject" Target="embeddings/oleObject218.bin"/><Relationship Id="rId493" Type="http://schemas.openxmlformats.org/officeDocument/2006/relationships/image" Target="media/image243.wmf"/><Relationship Id="rId507" Type="http://schemas.openxmlformats.org/officeDocument/2006/relationships/image" Target="media/image249.wmf"/><Relationship Id="rId549" Type="http://schemas.openxmlformats.org/officeDocument/2006/relationships/image" Target="media/image271.wmf"/><Relationship Id="rId50" Type="http://schemas.openxmlformats.org/officeDocument/2006/relationships/image" Target="media/image20.wmf"/><Relationship Id="rId104" Type="http://schemas.openxmlformats.org/officeDocument/2006/relationships/oleObject" Target="embeddings/oleObject45.bin"/><Relationship Id="rId146" Type="http://schemas.openxmlformats.org/officeDocument/2006/relationships/oleObject" Target="embeddings/oleObject71.bin"/><Relationship Id="rId188" Type="http://schemas.openxmlformats.org/officeDocument/2006/relationships/image" Target="media/image94.wmf"/><Relationship Id="rId311" Type="http://schemas.openxmlformats.org/officeDocument/2006/relationships/oleObject" Target="embeddings/oleObject149.bin"/><Relationship Id="rId353" Type="http://schemas.openxmlformats.org/officeDocument/2006/relationships/image" Target="media/image177.wmf"/><Relationship Id="rId395" Type="http://schemas.openxmlformats.org/officeDocument/2006/relationships/oleObject" Target="embeddings/oleObject190.bin"/><Relationship Id="rId409" Type="http://schemas.openxmlformats.org/officeDocument/2006/relationships/oleObject" Target="embeddings/oleObject197.bin"/><Relationship Id="rId560" Type="http://schemas.openxmlformats.org/officeDocument/2006/relationships/oleObject" Target="embeddings/oleObject278.bin"/><Relationship Id="rId92" Type="http://schemas.openxmlformats.org/officeDocument/2006/relationships/oleObject" Target="embeddings/oleObject39.bin"/><Relationship Id="rId213" Type="http://schemas.openxmlformats.org/officeDocument/2006/relationships/oleObject" Target="embeddings/oleObject100.bin"/><Relationship Id="rId420" Type="http://schemas.openxmlformats.org/officeDocument/2006/relationships/image" Target="media/image211.wmf"/><Relationship Id="rId616" Type="http://schemas.openxmlformats.org/officeDocument/2006/relationships/image" Target="media/image302.wmf"/><Relationship Id="rId658" Type="http://schemas.openxmlformats.org/officeDocument/2006/relationships/oleObject" Target="embeddings/oleObject330.bin"/><Relationship Id="rId255" Type="http://schemas.openxmlformats.org/officeDocument/2006/relationships/oleObject" Target="embeddings/oleObject121.bin"/><Relationship Id="rId297" Type="http://schemas.openxmlformats.org/officeDocument/2006/relationships/oleObject" Target="embeddings/oleObject142.bin"/><Relationship Id="rId462" Type="http://schemas.openxmlformats.org/officeDocument/2006/relationships/image" Target="media/image231.wmf"/><Relationship Id="rId518" Type="http://schemas.openxmlformats.org/officeDocument/2006/relationships/image" Target="media/image255.wmf"/><Relationship Id="rId115" Type="http://schemas.openxmlformats.org/officeDocument/2006/relationships/oleObject" Target="embeddings/oleObject53.bin"/><Relationship Id="rId157" Type="http://schemas.openxmlformats.org/officeDocument/2006/relationships/image" Target="media/image73.emf"/><Relationship Id="rId322" Type="http://schemas.openxmlformats.org/officeDocument/2006/relationships/image" Target="media/image161.png"/><Relationship Id="rId364" Type="http://schemas.openxmlformats.org/officeDocument/2006/relationships/oleObject" Target="embeddings/oleObject175.bin"/><Relationship Id="rId61" Type="http://schemas.openxmlformats.org/officeDocument/2006/relationships/oleObject" Target="embeddings/oleObject32.bin"/><Relationship Id="rId199" Type="http://schemas.openxmlformats.org/officeDocument/2006/relationships/oleObject" Target="embeddings/oleObject93.bin"/><Relationship Id="rId571" Type="http://schemas.openxmlformats.org/officeDocument/2006/relationships/image" Target="media/image281.wmf"/><Relationship Id="rId627" Type="http://schemas.openxmlformats.org/officeDocument/2006/relationships/oleObject" Target="embeddings/oleObject313.bin"/><Relationship Id="rId669" Type="http://schemas.openxmlformats.org/officeDocument/2006/relationships/image" Target="media/image327.wmf"/><Relationship Id="rId19" Type="http://schemas.openxmlformats.org/officeDocument/2006/relationships/image" Target="media/image8.wmf"/><Relationship Id="rId224" Type="http://schemas.openxmlformats.org/officeDocument/2006/relationships/image" Target="media/image112.wmf"/><Relationship Id="rId266" Type="http://schemas.openxmlformats.org/officeDocument/2006/relationships/image" Target="media/image133.wmf"/><Relationship Id="rId431" Type="http://schemas.openxmlformats.org/officeDocument/2006/relationships/oleObject" Target="embeddings/oleObject208.bin"/><Relationship Id="rId473" Type="http://schemas.openxmlformats.org/officeDocument/2006/relationships/image" Target="media/image235.wmf"/><Relationship Id="rId529" Type="http://schemas.openxmlformats.org/officeDocument/2006/relationships/oleObject" Target="embeddings/oleObject262.bin"/><Relationship Id="rId680" Type="http://schemas.openxmlformats.org/officeDocument/2006/relationships/oleObject" Target="embeddings/oleObject341.bin"/><Relationship Id="rId30" Type="http://schemas.openxmlformats.org/officeDocument/2006/relationships/oleObject" Target="embeddings/oleObject12.bin"/><Relationship Id="rId126" Type="http://schemas.openxmlformats.org/officeDocument/2006/relationships/image" Target="media/image58.wmf"/><Relationship Id="rId168" Type="http://schemas.openxmlformats.org/officeDocument/2006/relationships/image" Target="media/image77.wmf"/><Relationship Id="rId333" Type="http://schemas.openxmlformats.org/officeDocument/2006/relationships/image" Target="media/image167.wmf"/><Relationship Id="rId540" Type="http://schemas.openxmlformats.org/officeDocument/2006/relationships/image" Target="media/image267.wmf"/><Relationship Id="rId72" Type="http://schemas.openxmlformats.org/officeDocument/2006/relationships/image" Target="media/image31.wmf"/><Relationship Id="rId375" Type="http://schemas.openxmlformats.org/officeDocument/2006/relationships/oleObject" Target="embeddings/oleObject180.bin"/><Relationship Id="rId582" Type="http://schemas.openxmlformats.org/officeDocument/2006/relationships/oleObject" Target="embeddings/oleObject290.bin"/><Relationship Id="rId638" Type="http://schemas.openxmlformats.org/officeDocument/2006/relationships/image" Target="media/image313.wmf"/><Relationship Id="rId3" Type="http://schemas.openxmlformats.org/officeDocument/2006/relationships/styles" Target="styles.xml"/><Relationship Id="rId235" Type="http://schemas.openxmlformats.org/officeDocument/2006/relationships/oleObject" Target="embeddings/oleObject111.bin"/><Relationship Id="rId277" Type="http://schemas.openxmlformats.org/officeDocument/2006/relationships/oleObject" Target="embeddings/oleObject132.bin"/><Relationship Id="rId400" Type="http://schemas.openxmlformats.org/officeDocument/2006/relationships/image" Target="media/image201.wmf"/><Relationship Id="rId442" Type="http://schemas.openxmlformats.org/officeDocument/2006/relationships/image" Target="media/image222.wmf"/><Relationship Id="rId484" Type="http://schemas.openxmlformats.org/officeDocument/2006/relationships/oleObject" Target="embeddings/oleObject239.bin"/><Relationship Id="rId137" Type="http://schemas.openxmlformats.org/officeDocument/2006/relationships/oleObject" Target="embeddings/oleObject67.bin"/><Relationship Id="rId302" Type="http://schemas.openxmlformats.org/officeDocument/2006/relationships/image" Target="media/image151.wmf"/><Relationship Id="rId344" Type="http://schemas.openxmlformats.org/officeDocument/2006/relationships/oleObject" Target="embeddings/oleObject165.bin"/><Relationship Id="rId691" Type="http://schemas.openxmlformats.org/officeDocument/2006/relationships/image" Target="media/image338.wmf"/><Relationship Id="rId41" Type="http://schemas.openxmlformats.org/officeDocument/2006/relationships/image" Target="media/image15.wmf"/><Relationship Id="rId83" Type="http://schemas.openxmlformats.org/officeDocument/2006/relationships/image" Target="media/image42.wmf"/><Relationship Id="rId179" Type="http://schemas.openxmlformats.org/officeDocument/2006/relationships/image" Target="media/image88.wmf"/><Relationship Id="rId386" Type="http://schemas.openxmlformats.org/officeDocument/2006/relationships/image" Target="media/image194.wmf"/><Relationship Id="rId551" Type="http://schemas.openxmlformats.org/officeDocument/2006/relationships/image" Target="media/image272.wmf"/><Relationship Id="rId593" Type="http://schemas.openxmlformats.org/officeDocument/2006/relationships/image" Target="media/image291.wmf"/><Relationship Id="rId607" Type="http://schemas.openxmlformats.org/officeDocument/2006/relationships/oleObject" Target="embeddings/oleObject303.bin"/><Relationship Id="rId649" Type="http://schemas.openxmlformats.org/officeDocument/2006/relationships/oleObject" Target="embeddings/oleObject325.bin"/><Relationship Id="rId190" Type="http://schemas.openxmlformats.org/officeDocument/2006/relationships/image" Target="media/image95.wmf"/><Relationship Id="rId204" Type="http://schemas.openxmlformats.org/officeDocument/2006/relationships/image" Target="media/image102.wmf"/><Relationship Id="rId246" Type="http://schemas.openxmlformats.org/officeDocument/2006/relationships/image" Target="media/image123.wmf"/><Relationship Id="rId288" Type="http://schemas.openxmlformats.org/officeDocument/2006/relationships/image" Target="media/image144.wmf"/><Relationship Id="rId411" Type="http://schemas.openxmlformats.org/officeDocument/2006/relationships/oleObject" Target="embeddings/oleObject198.bin"/><Relationship Id="rId453" Type="http://schemas.openxmlformats.org/officeDocument/2006/relationships/oleObject" Target="embeddings/oleObject219.bin"/><Relationship Id="rId509" Type="http://schemas.openxmlformats.org/officeDocument/2006/relationships/image" Target="media/image250.wmf"/><Relationship Id="rId660" Type="http://schemas.openxmlformats.org/officeDocument/2006/relationships/oleObject" Target="embeddings/oleObject331.bin"/><Relationship Id="rId106" Type="http://schemas.openxmlformats.org/officeDocument/2006/relationships/oleObject" Target="embeddings/oleObject46.bin"/><Relationship Id="rId313" Type="http://schemas.openxmlformats.org/officeDocument/2006/relationships/oleObject" Target="embeddings/oleObject150.bin"/><Relationship Id="rId495" Type="http://schemas.openxmlformats.org/officeDocument/2006/relationships/image" Target="media/image244.wmf"/><Relationship Id="rId10" Type="http://schemas.openxmlformats.org/officeDocument/2006/relationships/image" Target="media/image3.wmf"/><Relationship Id="rId52" Type="http://schemas.openxmlformats.org/officeDocument/2006/relationships/image" Target="media/image21.emf"/><Relationship Id="rId94" Type="http://schemas.openxmlformats.org/officeDocument/2006/relationships/oleObject" Target="embeddings/oleObject40.bin"/><Relationship Id="rId148" Type="http://schemas.openxmlformats.org/officeDocument/2006/relationships/oleObject" Target="embeddings/oleObject72.bin"/><Relationship Id="rId355" Type="http://schemas.openxmlformats.org/officeDocument/2006/relationships/image" Target="media/image178.wmf"/><Relationship Id="rId397" Type="http://schemas.openxmlformats.org/officeDocument/2006/relationships/oleObject" Target="embeddings/oleObject191.bin"/><Relationship Id="rId520" Type="http://schemas.openxmlformats.org/officeDocument/2006/relationships/image" Target="media/image256.wmf"/><Relationship Id="rId562" Type="http://schemas.openxmlformats.org/officeDocument/2006/relationships/oleObject" Target="embeddings/oleObject279.bin"/><Relationship Id="rId618" Type="http://schemas.openxmlformats.org/officeDocument/2006/relationships/image" Target="media/image303.wmf"/><Relationship Id="rId215" Type="http://schemas.openxmlformats.org/officeDocument/2006/relationships/oleObject" Target="embeddings/oleObject101.bin"/><Relationship Id="rId257" Type="http://schemas.openxmlformats.org/officeDocument/2006/relationships/oleObject" Target="embeddings/oleObject122.bin"/><Relationship Id="rId422" Type="http://schemas.openxmlformats.org/officeDocument/2006/relationships/image" Target="media/image212.wmf"/><Relationship Id="rId464" Type="http://schemas.openxmlformats.org/officeDocument/2006/relationships/oleObject" Target="embeddings/oleObject226.bin"/><Relationship Id="rId299" Type="http://schemas.openxmlformats.org/officeDocument/2006/relationships/oleObject" Target="embeddings/oleObject143.bin"/><Relationship Id="rId63" Type="http://schemas.openxmlformats.org/officeDocument/2006/relationships/oleObject" Target="embeddings/oleObject34.bin"/><Relationship Id="rId159" Type="http://schemas.openxmlformats.org/officeDocument/2006/relationships/oleObject" Target="embeddings/oleObject79.bin"/><Relationship Id="rId366" Type="http://schemas.openxmlformats.org/officeDocument/2006/relationships/oleObject" Target="embeddings/oleObject176.bin"/><Relationship Id="rId573" Type="http://schemas.openxmlformats.org/officeDocument/2006/relationships/image" Target="media/image282.wmf"/><Relationship Id="rId226" Type="http://schemas.openxmlformats.org/officeDocument/2006/relationships/image" Target="media/image113.wmf"/><Relationship Id="rId433" Type="http://schemas.openxmlformats.org/officeDocument/2006/relationships/oleObject" Target="embeddings/oleObject209.bin"/><Relationship Id="rId640" Type="http://schemas.openxmlformats.org/officeDocument/2006/relationships/image" Target="media/image314.wmf"/><Relationship Id="rId74" Type="http://schemas.openxmlformats.org/officeDocument/2006/relationships/image" Target="media/image33.wmf"/><Relationship Id="rId377" Type="http://schemas.openxmlformats.org/officeDocument/2006/relationships/oleObject" Target="embeddings/oleObject181.bin"/><Relationship Id="rId500" Type="http://schemas.openxmlformats.org/officeDocument/2006/relationships/oleObject" Target="embeddings/oleObject247.bin"/><Relationship Id="rId584" Type="http://schemas.openxmlformats.org/officeDocument/2006/relationships/oleObject" Target="embeddings/oleObject291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2.bin"/><Relationship Id="rId444" Type="http://schemas.openxmlformats.org/officeDocument/2006/relationships/image" Target="media/image223.wmf"/><Relationship Id="rId651" Type="http://schemas.openxmlformats.org/officeDocument/2006/relationships/image" Target="media/image318.wmf"/><Relationship Id="rId290" Type="http://schemas.openxmlformats.org/officeDocument/2006/relationships/image" Target="media/image145.wmf"/><Relationship Id="rId304" Type="http://schemas.openxmlformats.org/officeDocument/2006/relationships/image" Target="media/image152.wmf"/><Relationship Id="rId388" Type="http://schemas.openxmlformats.org/officeDocument/2006/relationships/image" Target="media/image195.wmf"/><Relationship Id="rId511" Type="http://schemas.openxmlformats.org/officeDocument/2006/relationships/image" Target="media/image251.wmf"/><Relationship Id="rId609" Type="http://schemas.openxmlformats.org/officeDocument/2006/relationships/oleObject" Target="embeddings/oleObject304.bin"/><Relationship Id="rId85" Type="http://schemas.openxmlformats.org/officeDocument/2006/relationships/image" Target="media/image43.emf"/><Relationship Id="rId150" Type="http://schemas.openxmlformats.org/officeDocument/2006/relationships/oleObject" Target="embeddings/oleObject74.bin"/><Relationship Id="rId595" Type="http://schemas.openxmlformats.org/officeDocument/2006/relationships/image" Target="media/image292.wmf"/><Relationship Id="rId248" Type="http://schemas.openxmlformats.org/officeDocument/2006/relationships/image" Target="media/image124.wmf"/><Relationship Id="rId455" Type="http://schemas.openxmlformats.org/officeDocument/2006/relationships/oleObject" Target="embeddings/oleObject220.bin"/><Relationship Id="rId662" Type="http://schemas.openxmlformats.org/officeDocument/2006/relationships/oleObject" Target="embeddings/oleObject332.bin"/><Relationship Id="rId12" Type="http://schemas.openxmlformats.org/officeDocument/2006/relationships/image" Target="media/image4.wmf"/><Relationship Id="rId108" Type="http://schemas.openxmlformats.org/officeDocument/2006/relationships/oleObject" Target="embeddings/oleObject47.bin"/><Relationship Id="rId315" Type="http://schemas.openxmlformats.org/officeDocument/2006/relationships/oleObject" Target="embeddings/oleObject151.bin"/><Relationship Id="rId522" Type="http://schemas.openxmlformats.org/officeDocument/2006/relationships/image" Target="media/image257.wmf"/><Relationship Id="rId96" Type="http://schemas.openxmlformats.org/officeDocument/2006/relationships/oleObject" Target="embeddings/oleObject41.bin"/><Relationship Id="rId161" Type="http://schemas.openxmlformats.org/officeDocument/2006/relationships/image" Target="media/image74.wmf"/><Relationship Id="rId399" Type="http://schemas.openxmlformats.org/officeDocument/2006/relationships/oleObject" Target="embeddings/oleObject192.bin"/><Relationship Id="rId259" Type="http://schemas.openxmlformats.org/officeDocument/2006/relationships/oleObject" Target="embeddings/oleObject123.bin"/><Relationship Id="rId466" Type="http://schemas.openxmlformats.org/officeDocument/2006/relationships/oleObject" Target="embeddings/oleObject227.bin"/><Relationship Id="rId673" Type="http://schemas.openxmlformats.org/officeDocument/2006/relationships/image" Target="media/image329.wmf"/><Relationship Id="rId23" Type="http://schemas.openxmlformats.org/officeDocument/2006/relationships/image" Target="media/image10.wmf"/><Relationship Id="rId119" Type="http://schemas.openxmlformats.org/officeDocument/2006/relationships/oleObject" Target="embeddings/oleObject57.bin"/><Relationship Id="rId326" Type="http://schemas.openxmlformats.org/officeDocument/2006/relationships/oleObject" Target="embeddings/oleObject156.bin"/><Relationship Id="rId533" Type="http://schemas.openxmlformats.org/officeDocument/2006/relationships/oleObject" Target="embeddings/oleObject264.bin"/><Relationship Id="rId172" Type="http://schemas.openxmlformats.org/officeDocument/2006/relationships/image" Target="media/image81.wmf"/><Relationship Id="rId477" Type="http://schemas.openxmlformats.org/officeDocument/2006/relationships/oleObject" Target="embeddings/oleObject235.bin"/><Relationship Id="rId600" Type="http://schemas.openxmlformats.org/officeDocument/2006/relationships/oleObject" Target="embeddings/oleObject299.bin"/><Relationship Id="rId684" Type="http://schemas.openxmlformats.org/officeDocument/2006/relationships/oleObject" Target="embeddings/oleObject343.bin"/><Relationship Id="rId337" Type="http://schemas.openxmlformats.org/officeDocument/2006/relationships/image" Target="media/image169.wmf"/><Relationship Id="rId34" Type="http://schemas.openxmlformats.org/officeDocument/2006/relationships/oleObject" Target="embeddings/oleObject16.bin"/><Relationship Id="rId544" Type="http://schemas.openxmlformats.org/officeDocument/2006/relationships/image" Target="media/image269.wmf"/><Relationship Id="rId183" Type="http://schemas.openxmlformats.org/officeDocument/2006/relationships/oleObject" Target="embeddings/oleObject85.bin"/><Relationship Id="rId390" Type="http://schemas.openxmlformats.org/officeDocument/2006/relationships/image" Target="media/image196.wmf"/><Relationship Id="rId404" Type="http://schemas.openxmlformats.org/officeDocument/2006/relationships/image" Target="media/image203.wmf"/><Relationship Id="rId611" Type="http://schemas.openxmlformats.org/officeDocument/2006/relationships/oleObject" Target="embeddings/oleObject305.bin"/><Relationship Id="rId250" Type="http://schemas.openxmlformats.org/officeDocument/2006/relationships/image" Target="media/image125.wmf"/><Relationship Id="rId488" Type="http://schemas.openxmlformats.org/officeDocument/2006/relationships/oleObject" Target="embeddings/oleObject241.bin"/><Relationship Id="rId695" Type="http://schemas.openxmlformats.org/officeDocument/2006/relationships/image" Target="media/image340.wmf"/><Relationship Id="rId45" Type="http://schemas.openxmlformats.org/officeDocument/2006/relationships/oleObject" Target="embeddings/oleObject21.bin"/><Relationship Id="rId110" Type="http://schemas.openxmlformats.org/officeDocument/2006/relationships/oleObject" Target="embeddings/oleObject48.bin"/><Relationship Id="rId348" Type="http://schemas.openxmlformats.org/officeDocument/2006/relationships/oleObject" Target="embeddings/oleObject167.bin"/><Relationship Id="rId555" Type="http://schemas.openxmlformats.org/officeDocument/2006/relationships/image" Target="media/image273.wmf"/><Relationship Id="rId194" Type="http://schemas.openxmlformats.org/officeDocument/2006/relationships/image" Target="media/image97.wmf"/><Relationship Id="rId208" Type="http://schemas.openxmlformats.org/officeDocument/2006/relationships/image" Target="media/image104.wmf"/><Relationship Id="rId415" Type="http://schemas.openxmlformats.org/officeDocument/2006/relationships/oleObject" Target="embeddings/oleObject200.bin"/><Relationship Id="rId622" Type="http://schemas.openxmlformats.org/officeDocument/2006/relationships/image" Target="media/image305.wmf"/><Relationship Id="rId261" Type="http://schemas.openxmlformats.org/officeDocument/2006/relationships/oleObject" Target="embeddings/oleObject124.bin"/><Relationship Id="rId499" Type="http://schemas.openxmlformats.org/officeDocument/2006/relationships/image" Target="media/image246.wmf"/><Relationship Id="rId56" Type="http://schemas.openxmlformats.org/officeDocument/2006/relationships/oleObject" Target="embeddings/oleObject27.bin"/><Relationship Id="rId359" Type="http://schemas.openxmlformats.org/officeDocument/2006/relationships/image" Target="media/image180.wmf"/><Relationship Id="rId566" Type="http://schemas.openxmlformats.org/officeDocument/2006/relationships/oleObject" Target="embeddings/oleObject281.bin"/><Relationship Id="rId121" Type="http://schemas.openxmlformats.org/officeDocument/2006/relationships/oleObject" Target="embeddings/oleObject59.bin"/><Relationship Id="rId219" Type="http://schemas.openxmlformats.org/officeDocument/2006/relationships/oleObject" Target="embeddings/oleObject103.bin"/><Relationship Id="rId426" Type="http://schemas.openxmlformats.org/officeDocument/2006/relationships/image" Target="media/image214.wmf"/><Relationship Id="rId633" Type="http://schemas.openxmlformats.org/officeDocument/2006/relationships/oleObject" Target="embeddings/oleObject316.bin"/><Relationship Id="rId67" Type="http://schemas.openxmlformats.org/officeDocument/2006/relationships/image" Target="media/image26.wmf"/><Relationship Id="rId272" Type="http://schemas.openxmlformats.org/officeDocument/2006/relationships/image" Target="media/image136.wmf"/><Relationship Id="rId577" Type="http://schemas.openxmlformats.org/officeDocument/2006/relationships/oleObject" Target="embeddings/oleObject287.bin"/><Relationship Id="rId700" Type="http://schemas.openxmlformats.org/officeDocument/2006/relationships/theme" Target="theme/theme1.xml"/><Relationship Id="rId132" Type="http://schemas.openxmlformats.org/officeDocument/2006/relationships/oleObject" Target="embeddings/oleObject65.bin"/><Relationship Id="rId437" Type="http://schemas.openxmlformats.org/officeDocument/2006/relationships/oleObject" Target="embeddings/oleObject211.bin"/><Relationship Id="rId644" Type="http://schemas.openxmlformats.org/officeDocument/2006/relationships/oleObject" Target="embeddings/oleObject322.bin"/><Relationship Id="rId283" Type="http://schemas.openxmlformats.org/officeDocument/2006/relationships/oleObject" Target="embeddings/oleObject135.bin"/><Relationship Id="rId490" Type="http://schemas.openxmlformats.org/officeDocument/2006/relationships/oleObject" Target="embeddings/oleObject242.bin"/><Relationship Id="rId504" Type="http://schemas.openxmlformats.org/officeDocument/2006/relationships/oleObject" Target="embeddings/oleObject250.bin"/><Relationship Id="rId78" Type="http://schemas.openxmlformats.org/officeDocument/2006/relationships/image" Target="media/image37.wmf"/><Relationship Id="rId143" Type="http://schemas.openxmlformats.org/officeDocument/2006/relationships/image" Target="media/image67.wmf"/><Relationship Id="rId350" Type="http://schemas.openxmlformats.org/officeDocument/2006/relationships/oleObject" Target="embeddings/oleObject168.bin"/><Relationship Id="rId588" Type="http://schemas.openxmlformats.org/officeDocument/2006/relationships/oleObject" Target="embeddings/oleObject293.bin"/><Relationship Id="rId9" Type="http://schemas.openxmlformats.org/officeDocument/2006/relationships/image" Target="media/image2.gif"/><Relationship Id="rId210" Type="http://schemas.openxmlformats.org/officeDocument/2006/relationships/image" Target="media/image105.wmf"/><Relationship Id="rId448" Type="http://schemas.openxmlformats.org/officeDocument/2006/relationships/image" Target="media/image225.wmf"/><Relationship Id="rId655" Type="http://schemas.openxmlformats.org/officeDocument/2006/relationships/image" Target="media/image320.wmf"/><Relationship Id="rId294" Type="http://schemas.openxmlformats.org/officeDocument/2006/relationships/image" Target="media/image147.wmf"/><Relationship Id="rId308" Type="http://schemas.openxmlformats.org/officeDocument/2006/relationships/image" Target="media/image154.wmf"/><Relationship Id="rId515" Type="http://schemas.openxmlformats.org/officeDocument/2006/relationships/image" Target="media/image253.emf"/><Relationship Id="rId89" Type="http://schemas.openxmlformats.org/officeDocument/2006/relationships/image" Target="media/image45.wmf"/><Relationship Id="rId154" Type="http://schemas.openxmlformats.org/officeDocument/2006/relationships/image" Target="media/image72.wmf"/><Relationship Id="rId361" Type="http://schemas.openxmlformats.org/officeDocument/2006/relationships/image" Target="media/image181.wmf"/><Relationship Id="rId599" Type="http://schemas.openxmlformats.org/officeDocument/2006/relationships/image" Target="media/image294.wmf"/><Relationship Id="rId459" Type="http://schemas.openxmlformats.org/officeDocument/2006/relationships/oleObject" Target="embeddings/oleObject223.bin"/><Relationship Id="rId666" Type="http://schemas.openxmlformats.org/officeDocument/2006/relationships/oleObject" Target="embeddings/oleObject334.bin"/><Relationship Id="rId16" Type="http://schemas.openxmlformats.org/officeDocument/2006/relationships/oleObject" Target="embeddings/oleObject3.bin"/><Relationship Id="rId221" Type="http://schemas.openxmlformats.org/officeDocument/2006/relationships/oleObject" Target="embeddings/oleObject104.bin"/><Relationship Id="rId319" Type="http://schemas.openxmlformats.org/officeDocument/2006/relationships/oleObject" Target="embeddings/oleObject153.bin"/><Relationship Id="rId526" Type="http://schemas.openxmlformats.org/officeDocument/2006/relationships/image" Target="media/image259.wmf"/><Relationship Id="rId165" Type="http://schemas.openxmlformats.org/officeDocument/2006/relationships/oleObject" Target="embeddings/oleObject82.bin"/><Relationship Id="rId372" Type="http://schemas.openxmlformats.org/officeDocument/2006/relationships/oleObject" Target="embeddings/oleObject179.bin"/><Relationship Id="rId677" Type="http://schemas.openxmlformats.org/officeDocument/2006/relationships/image" Target="media/image331.wmf"/><Relationship Id="rId232" Type="http://schemas.openxmlformats.org/officeDocument/2006/relationships/image" Target="media/image116.wmf"/><Relationship Id="rId27" Type="http://schemas.openxmlformats.org/officeDocument/2006/relationships/oleObject" Target="embeddings/oleObject9.bin"/><Relationship Id="rId537" Type="http://schemas.openxmlformats.org/officeDocument/2006/relationships/oleObject" Target="embeddings/oleObject265.bin"/><Relationship Id="rId80" Type="http://schemas.openxmlformats.org/officeDocument/2006/relationships/image" Target="media/image39.wmf"/><Relationship Id="rId176" Type="http://schemas.openxmlformats.org/officeDocument/2006/relationships/image" Target="media/image85.wmf"/><Relationship Id="rId383" Type="http://schemas.openxmlformats.org/officeDocument/2006/relationships/oleObject" Target="embeddings/oleObject184.bin"/><Relationship Id="rId590" Type="http://schemas.openxmlformats.org/officeDocument/2006/relationships/oleObject" Target="embeddings/oleObject294.bin"/><Relationship Id="rId604" Type="http://schemas.openxmlformats.org/officeDocument/2006/relationships/image" Target="media/image296.wmf"/><Relationship Id="rId243" Type="http://schemas.openxmlformats.org/officeDocument/2006/relationships/oleObject" Target="embeddings/oleObject115.bin"/><Relationship Id="rId450" Type="http://schemas.openxmlformats.org/officeDocument/2006/relationships/image" Target="media/image226.wmf"/><Relationship Id="rId688" Type="http://schemas.openxmlformats.org/officeDocument/2006/relationships/oleObject" Target="embeddings/oleObject345.bin"/><Relationship Id="rId38" Type="http://schemas.openxmlformats.org/officeDocument/2006/relationships/oleObject" Target="embeddings/oleObject18.bin"/><Relationship Id="rId103" Type="http://schemas.openxmlformats.org/officeDocument/2006/relationships/image" Target="media/image52.wmf"/><Relationship Id="rId310" Type="http://schemas.openxmlformats.org/officeDocument/2006/relationships/image" Target="media/image155.wmf"/><Relationship Id="rId548" Type="http://schemas.openxmlformats.org/officeDocument/2006/relationships/oleObject" Target="embeddings/oleObject271.bin"/><Relationship Id="rId91" Type="http://schemas.openxmlformats.org/officeDocument/2006/relationships/image" Target="media/image46.wmf"/><Relationship Id="rId187" Type="http://schemas.openxmlformats.org/officeDocument/2006/relationships/oleObject" Target="embeddings/oleObject87.bin"/><Relationship Id="rId394" Type="http://schemas.openxmlformats.org/officeDocument/2006/relationships/image" Target="media/image198.wmf"/><Relationship Id="rId408" Type="http://schemas.openxmlformats.org/officeDocument/2006/relationships/image" Target="media/image205.wmf"/><Relationship Id="rId615" Type="http://schemas.openxmlformats.org/officeDocument/2006/relationships/oleObject" Target="embeddings/oleObject307.bin"/><Relationship Id="rId254" Type="http://schemas.openxmlformats.org/officeDocument/2006/relationships/image" Target="media/image127.wmf"/><Relationship Id="rId699" Type="http://schemas.openxmlformats.org/officeDocument/2006/relationships/fontTable" Target="fontTable.xml"/><Relationship Id="rId49" Type="http://schemas.openxmlformats.org/officeDocument/2006/relationships/oleObject" Target="embeddings/oleObject23.bin"/><Relationship Id="rId114" Type="http://schemas.openxmlformats.org/officeDocument/2006/relationships/oleObject" Target="embeddings/oleObject52.bin"/><Relationship Id="rId461" Type="http://schemas.openxmlformats.org/officeDocument/2006/relationships/oleObject" Target="embeddings/oleObject224.bin"/><Relationship Id="rId559" Type="http://schemas.openxmlformats.org/officeDocument/2006/relationships/image" Target="media/image275.wmf"/><Relationship Id="rId198" Type="http://schemas.openxmlformats.org/officeDocument/2006/relationships/image" Target="media/image99.wmf"/><Relationship Id="rId321" Type="http://schemas.openxmlformats.org/officeDocument/2006/relationships/oleObject" Target="embeddings/oleObject154.bin"/><Relationship Id="rId419" Type="http://schemas.openxmlformats.org/officeDocument/2006/relationships/oleObject" Target="embeddings/oleObject202.bin"/><Relationship Id="rId626" Type="http://schemas.openxmlformats.org/officeDocument/2006/relationships/image" Target="media/image307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341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6F1AB1-58E3-46EA-8E78-7293A35185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13</TotalTime>
  <Pages>11</Pages>
  <Words>2293</Words>
  <Characters>13071</Characters>
  <Application>Microsoft Office Word</Application>
  <DocSecurity>0</DocSecurity>
  <Lines>108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13</cp:revision>
  <cp:lastPrinted>2021-06-16T09:50:00Z</cp:lastPrinted>
  <dcterms:created xsi:type="dcterms:W3CDTF">2021-07-15T08:53:00Z</dcterms:created>
  <dcterms:modified xsi:type="dcterms:W3CDTF">2021-07-15T14:05:00Z</dcterms:modified>
</cp:coreProperties>
</file>